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3483BD" w14:textId="6ECAA38A" w:rsidR="00FE1A34" w:rsidRDefault="003F0DFA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8AEC629" wp14:editId="03A2AE59">
                <wp:simplePos x="0" y="0"/>
                <wp:positionH relativeFrom="column">
                  <wp:posOffset>6846570</wp:posOffset>
                </wp:positionH>
                <wp:positionV relativeFrom="paragraph">
                  <wp:posOffset>6121400</wp:posOffset>
                </wp:positionV>
                <wp:extent cx="203835" cy="240665"/>
                <wp:effectExtent l="0" t="0" r="5715" b="6985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3835" cy="24066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539.1pt;margin-top:482pt;width:16.05pt;height:18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3835,240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" path="m,91926r77858,l101918,r24059,91926l203835,91926r-62989,56813l164906,240664,101918,183850,38929,240664,62989,148739,,91926xe" fillcolor="#926306" stroked="f" strokeweight=".25pt">
                <v:path arrowok="t" o:connecttype="custom" o:connectlocs="0,91926;77858,91926;101918,0;125977,91926;203835,91926;140846,148739;164906,240664;101918,183850;38929,240664;62989,148739;0,91926" o:connectangles="0,0,0,0,0,0,0,0,0,0,0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79" behindDoc="0" locked="0" layoutInCell="1" allowOverlap="1" wp14:anchorId="3A6CFC4F" wp14:editId="0257F6C6">
            <wp:simplePos x="0" y="0"/>
            <wp:positionH relativeFrom="column">
              <wp:posOffset>4162222</wp:posOffset>
            </wp:positionH>
            <wp:positionV relativeFrom="paragraph">
              <wp:posOffset>5373370</wp:posOffset>
            </wp:positionV>
            <wp:extent cx="3164840" cy="184848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ldmap-blankTIF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6658" b="2731"/>
                    <a:stretch/>
                  </pic:blipFill>
                  <pic:spPr bwMode="auto">
                    <a:xfrm>
                      <a:off x="0" y="0"/>
                      <a:ext cx="3164840" cy="1848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510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46D16C5C" wp14:editId="02482310">
                <wp:simplePos x="0" y="0"/>
                <wp:positionH relativeFrom="page">
                  <wp:posOffset>4678680</wp:posOffset>
                </wp:positionH>
                <wp:positionV relativeFrom="page">
                  <wp:posOffset>2081530</wp:posOffset>
                </wp:positionV>
                <wp:extent cx="4982210" cy="3756660"/>
                <wp:effectExtent l="0" t="0" r="8890" b="15240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82210" cy="3756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8A03AE2" w14:textId="3D1FD49A" w:rsidR="006D6274" w:rsidRPr="001941EE" w:rsidRDefault="006D6274" w:rsidP="007370AB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am </w:t>
                            </w:r>
                            <w:r w:rsidR="0080495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 very large conifer native to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Japan</w:t>
                            </w:r>
                            <w:r w:rsidR="0080495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 but I am not a true cedar.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In fact, I am clos</w:t>
                            </w:r>
                            <w:r w:rsidR="00CF00F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ely related to the giant redwood of the U.S</w:t>
                            </w:r>
                            <w:r w:rsidR="00AE2624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.</w:t>
                            </w:r>
                            <w:r w:rsidR="00C902A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 I can grow to be over 200 feet tall and </w:t>
                            </w:r>
                            <w:r w:rsidR="003F0DF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scientists think that</w:t>
                            </w:r>
                            <w:r w:rsidR="00C902A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one tree can survive thousands of years in the wild.</w:t>
                            </w:r>
                          </w:p>
                          <w:p w14:paraId="75FFC2F8" w14:textId="1EC4EC03" w:rsidR="006D6274" w:rsidRPr="006C09D0" w:rsidRDefault="006D6274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Due to the strength and durability of my </w:t>
                            </w:r>
                            <w:r w:rsidR="00AE2624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wood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, I am often used for timber and construction.  </w:t>
                            </w:r>
                            <w:r w:rsidR="00AE2624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xtensive logging has </w:t>
                            </w:r>
                            <w:r w:rsidR="00EA304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greatly depleted my natural populations</w:t>
                            </w:r>
                            <w:r w:rsidR="003F0DF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, so any remaining </w:t>
                            </w:r>
                            <w:r w:rsidR="00EA304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trees </w:t>
                            </w:r>
                            <w:r w:rsidR="003F0DF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grow </w:t>
                            </w:r>
                            <w:r w:rsidR="00EA304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far </w:t>
                            </w:r>
                            <w:r w:rsidR="003F0DF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away </w:t>
                            </w:r>
                            <w:r w:rsidR="00EA304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from one another.</w:t>
                            </w:r>
                          </w:p>
                          <w:p w14:paraId="480D9498" w14:textId="2F65D803" w:rsidR="00347510" w:rsidRPr="00347510" w:rsidRDefault="006D6274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347510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My survival depends on forests planted by people, and some of my remaining populations are protected in </w:t>
                            </w:r>
                            <w:r w:rsidR="00EA304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nature </w:t>
                            </w:r>
                            <w:r w:rsidR="00347510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preserves.  Genetic diversity is a c</w:t>
                            </w:r>
                            <w:r w:rsidR="00EA304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oncern for any planting efforts.</w:t>
                            </w:r>
                          </w:p>
                          <w:p w14:paraId="23FB9057" w14:textId="3D683678" w:rsidR="006D6274" w:rsidRPr="006C09D0" w:rsidRDefault="006D6274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3F0DF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Buy certified responsibly-grown forest products to support sustainable forestry practices and prevent harmful logging that has damaged trees like me</w:t>
                            </w:r>
                            <w:r w:rsidRPr="003F0DF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68.4pt;margin-top:163.9pt;width:392.3pt;height:295.8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" filled="f" stroked="f" strokeweight="1pt">
                <v:shadow color="black" opacity="49150f" offset=".74833mm,.74833mm"/>
                <v:path arrowok="t"/>
                <v:textbox inset="0,0,0,0">
                  <w:txbxContent>
                    <w:p w14:paraId="38A03AE2" w14:textId="3D1FD49A" w:rsidR="006D6274" w:rsidRPr="001941EE" w:rsidRDefault="006D6274" w:rsidP="007370AB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am </w:t>
                      </w:r>
                      <w:r w:rsidR="0080495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 very large conifer native to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Japan</w:t>
                      </w:r>
                      <w:r w:rsidR="0080495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 but I am not a true cedar.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In fact, I am clos</w:t>
                      </w:r>
                      <w:r w:rsidR="00CF00F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ely related to the giant redwood of the U.S</w:t>
                      </w:r>
                      <w:r w:rsidR="00AE2624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.</w:t>
                      </w:r>
                      <w:r w:rsidR="00C902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 </w:t>
                      </w:r>
                      <w:r w:rsidR="00C902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can grow to be over 200 feet tall and </w:t>
                      </w:r>
                      <w:r w:rsidR="003F0DF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scientists think that</w:t>
                      </w:r>
                      <w:r w:rsidR="00C902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one tree can survive thousands of years in the wild.</w:t>
                      </w:r>
                    </w:p>
                    <w:p w14:paraId="75FFC2F8" w14:textId="1EC4EC03" w:rsidR="006D6274" w:rsidRPr="006C09D0" w:rsidRDefault="006D6274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Due to the strength and durability of my </w:t>
                      </w:r>
                      <w:r w:rsidR="00AE2624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wood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, I am often used for timber and construction.  </w:t>
                      </w:r>
                      <w:r w:rsidR="00AE2624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xtensive logging has </w:t>
                      </w:r>
                      <w:r w:rsidR="00EA304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greatly depleted my natural populations</w:t>
                      </w:r>
                      <w:r w:rsidR="003F0DF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, so any remaining </w:t>
                      </w:r>
                      <w:r w:rsidR="00EA304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trees </w:t>
                      </w:r>
                      <w:r w:rsidR="003F0DF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grow </w:t>
                      </w:r>
                      <w:r w:rsidR="00EA304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far </w:t>
                      </w:r>
                      <w:r w:rsidR="003F0DF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away </w:t>
                      </w:r>
                      <w:r w:rsidR="00EA304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from one another.</w:t>
                      </w:r>
                    </w:p>
                    <w:p w14:paraId="480D9498" w14:textId="2F65D803" w:rsidR="00347510" w:rsidRPr="00347510" w:rsidRDefault="006D6274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347510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My survival depends on </w:t>
                      </w:r>
                      <w:r w:rsidR="00347510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forests planted by people,</w:t>
                      </w:r>
                      <w:r w:rsidR="00347510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and </w:t>
                      </w:r>
                      <w:r w:rsidR="00347510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some of my remaining populations are protected in </w:t>
                      </w:r>
                      <w:r w:rsidR="00EA304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nature </w:t>
                      </w:r>
                      <w:r w:rsidR="00347510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preserves.  Genetic diversity is a c</w:t>
                      </w:r>
                      <w:r w:rsidR="00EA304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oncern for any planting efforts.</w:t>
                      </w:r>
                    </w:p>
                    <w:p w14:paraId="23FB9057" w14:textId="3D683678" w:rsidR="006D6274" w:rsidRPr="006C09D0" w:rsidRDefault="006D6274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3F0DF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Buy certified responsibly-grown forest products to support sustainable forestry practices and prevent harmful logging that has damaged trees like me</w:t>
                      </w:r>
                      <w:r w:rsidRPr="003F0DF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E2624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7CC2B4D" wp14:editId="4CCAD57B">
                <wp:simplePos x="0" y="0"/>
                <wp:positionH relativeFrom="column">
                  <wp:posOffset>7445172</wp:posOffset>
                </wp:positionH>
                <wp:positionV relativeFrom="paragraph">
                  <wp:posOffset>6229985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4E32FE6" w14:textId="77777777" w:rsidR="006D6274" w:rsidRPr="008F4A33" w:rsidRDefault="006D6274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14:paraId="0AB150EA" w14:textId="77777777" w:rsidR="006D6274" w:rsidRPr="008F4A33" w:rsidRDefault="006D6274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14:paraId="4F79E9FD" w14:textId="77777777" w:rsidR="006D6274" w:rsidRPr="008F4A33" w:rsidRDefault="006D6274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586.25pt;margin-top:490.5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14:paraId="34E32FE6" w14:textId="77777777" w:rsidR="006D6274" w:rsidRPr="008F4A33" w:rsidRDefault="006D6274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14:paraId="0AB150EA" w14:textId="77777777" w:rsidR="006D6274" w:rsidRPr="008F4A33" w:rsidRDefault="006D6274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14:paraId="4F79E9FD" w14:textId="77777777" w:rsidR="006D6274" w:rsidRPr="008F4A33" w:rsidRDefault="006D6274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FE1A34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04A6AB6F" wp14:editId="3FABB2CC">
                <wp:simplePos x="0" y="0"/>
                <wp:positionH relativeFrom="page">
                  <wp:posOffset>424815</wp:posOffset>
                </wp:positionH>
                <wp:positionV relativeFrom="page">
                  <wp:posOffset>392430</wp:posOffset>
                </wp:positionV>
                <wp:extent cx="9058910" cy="1345565"/>
                <wp:effectExtent l="0" t="0" r="8890" b="635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556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8CDE411" w14:textId="465E457C" w:rsidR="006D6274" w:rsidRDefault="006D6274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Japanese cedar</w:t>
                            </w:r>
                          </w:p>
                          <w:p w14:paraId="4DB3361E" w14:textId="63A8BBD7" w:rsidR="006D6274" w:rsidRPr="008F4A33" w:rsidRDefault="006D6274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Cryptomeria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japonica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8" style="position:absolute;margin-left:33.45pt;margin-top:30.9pt;width:713.3pt;height:105.9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" filled="f" stroked="f" strokeweight="1pt">
                <v:shadow color="black" opacity="49150f" offset=".74833mm,.74833mm"/>
                <v:path arrowok="t"/>
                <v:textbox inset="0,0,0,0">
                  <w:txbxContent>
                    <w:p w14:paraId="38CDE411" w14:textId="465E457C" w:rsidR="006D6274" w:rsidRDefault="006D6274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  <w:sz w:val="108"/>
                        </w:rPr>
                      </w:pP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Japanese cedar</w:t>
                      </w:r>
                    </w:p>
                    <w:p w14:paraId="4DB3361E" w14:textId="63A8BBD7" w:rsidR="006D6274" w:rsidRPr="008F4A33" w:rsidRDefault="006D6274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Cryptomeria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japonica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CFE6AE" wp14:editId="2CC97668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D568A5" w14:textId="4CE1A1E9" w:rsidR="006D6274" w:rsidRPr="00C16330" w:rsidRDefault="006D6274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CF00FF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D. DON, JARDIN DU LUXEMBOURG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29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14:paraId="75D568A5" w14:textId="4CE1A1E9" w:rsidR="006D6274" w:rsidRPr="00C16330" w:rsidRDefault="006D6274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PHOTO BY: </w:t>
                      </w:r>
                      <w:r w:rsidR="00CF00FF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D. DON, JARDIN DU LUXEMBOURG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31FD8C13" wp14:editId="3772120F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3175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" o:allowoverlap="f" stroked="f">
                <v:fill r:id="rId10" o:title="brighamia insignis in bloom 2" recolor="t" rotate="t" type="frame"/>
                <v:shadow on="t" opacity="22936f" origin=",.5" offset="0,.63889mm"/>
              </v:oval>
            </w:pict>
          </mc:Fallback>
        </mc:AlternateContent>
      </w:r>
      <w:bookmarkEnd w:id="0"/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209BC4B0" wp14:editId="12D54D8F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E1A3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B5DA7C" w14:textId="77777777" w:rsidR="003D4EEB" w:rsidRDefault="003D4EEB" w:rsidP="00FE1A34">
      <w:pPr>
        <w:spacing w:line="240" w:lineRule="auto"/>
      </w:pPr>
      <w:r>
        <w:separator/>
      </w:r>
    </w:p>
  </w:endnote>
  <w:endnote w:type="continuationSeparator" w:id="0">
    <w:p w14:paraId="11415459" w14:textId="77777777" w:rsidR="003D4EEB" w:rsidRDefault="003D4EEB" w:rsidP="00FE1A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Neue">
    <w:altName w:val="Malgun Gothic"/>
    <w:charset w:val="00"/>
    <w:family w:val="auto"/>
    <w:pitch w:val="variable"/>
    <w:sig w:usb0="00000003" w:usb1="00000000" w:usb2="00000000" w:usb3="00000000" w:csb0="00000001" w:csb1="00000000"/>
  </w:font>
  <w:font w:name="ヒラギノ角ゴ Pro W3">
    <w:altName w:val="MS Mincho"/>
    <w:charset w:val="4E"/>
    <w:family w:val="auto"/>
    <w:pitch w:val="variable"/>
    <w:sig w:usb0="00000000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7AB6F88" w14:textId="77777777" w:rsidR="003D4EEB" w:rsidRDefault="003D4EEB" w:rsidP="00FE1A34">
      <w:pPr>
        <w:spacing w:line="240" w:lineRule="auto"/>
      </w:pPr>
      <w:r>
        <w:separator/>
      </w:r>
    </w:p>
  </w:footnote>
  <w:footnote w:type="continuationSeparator" w:id="0">
    <w:p w14:paraId="0F1B5A2C" w14:textId="77777777" w:rsidR="003D4EEB" w:rsidRDefault="003D4EEB" w:rsidP="00FE1A3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42A36"/>
    <w:rsid w:val="000714BC"/>
    <w:rsid w:val="000B23C1"/>
    <w:rsid w:val="0019079D"/>
    <w:rsid w:val="001941EE"/>
    <w:rsid w:val="001E2BF5"/>
    <w:rsid w:val="00211B00"/>
    <w:rsid w:val="00280F3F"/>
    <w:rsid w:val="002B2895"/>
    <w:rsid w:val="002E60C4"/>
    <w:rsid w:val="00304BF9"/>
    <w:rsid w:val="00347510"/>
    <w:rsid w:val="003D0E28"/>
    <w:rsid w:val="003D4EEB"/>
    <w:rsid w:val="003F0DFA"/>
    <w:rsid w:val="004128DE"/>
    <w:rsid w:val="00423FAA"/>
    <w:rsid w:val="00430DDE"/>
    <w:rsid w:val="00436750"/>
    <w:rsid w:val="00456540"/>
    <w:rsid w:val="004767B1"/>
    <w:rsid w:val="004A3D2D"/>
    <w:rsid w:val="004B43D3"/>
    <w:rsid w:val="004D7A7A"/>
    <w:rsid w:val="004E6666"/>
    <w:rsid w:val="00511221"/>
    <w:rsid w:val="005508CF"/>
    <w:rsid w:val="005E5E65"/>
    <w:rsid w:val="0064059B"/>
    <w:rsid w:val="006646D1"/>
    <w:rsid w:val="006A4336"/>
    <w:rsid w:val="006C09D0"/>
    <w:rsid w:val="006D6274"/>
    <w:rsid w:val="006E17F1"/>
    <w:rsid w:val="006E7103"/>
    <w:rsid w:val="006F2393"/>
    <w:rsid w:val="007370AB"/>
    <w:rsid w:val="007667D9"/>
    <w:rsid w:val="007A3DF5"/>
    <w:rsid w:val="00804952"/>
    <w:rsid w:val="008139B2"/>
    <w:rsid w:val="00830FB6"/>
    <w:rsid w:val="00887099"/>
    <w:rsid w:val="008A498E"/>
    <w:rsid w:val="008F4A33"/>
    <w:rsid w:val="00917E77"/>
    <w:rsid w:val="00953C52"/>
    <w:rsid w:val="00981BB0"/>
    <w:rsid w:val="00AD56BD"/>
    <w:rsid w:val="00AE2624"/>
    <w:rsid w:val="00B1510F"/>
    <w:rsid w:val="00B62568"/>
    <w:rsid w:val="00BB71E5"/>
    <w:rsid w:val="00C16330"/>
    <w:rsid w:val="00C17EEF"/>
    <w:rsid w:val="00C5629F"/>
    <w:rsid w:val="00C902AA"/>
    <w:rsid w:val="00CB3F77"/>
    <w:rsid w:val="00CE31BC"/>
    <w:rsid w:val="00CF00FF"/>
    <w:rsid w:val="00CF2E86"/>
    <w:rsid w:val="00D06F91"/>
    <w:rsid w:val="00D25D0B"/>
    <w:rsid w:val="00D36D2C"/>
    <w:rsid w:val="00D457E2"/>
    <w:rsid w:val="00D65DA6"/>
    <w:rsid w:val="00D83654"/>
    <w:rsid w:val="00D95D13"/>
    <w:rsid w:val="00E7524E"/>
    <w:rsid w:val="00EA0D8B"/>
    <w:rsid w:val="00EA3042"/>
    <w:rsid w:val="00F07930"/>
    <w:rsid w:val="00FE1195"/>
    <w:rsid w:val="00FE1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  <o:shapelayout v:ext="edit">
      <o:idmap v:ext="edit" data="1"/>
    </o:shapelayout>
  </w:shapeDefaults>
  <w:doNotEmbedSmartTags/>
  <w:decimalSymbol w:val="."/>
  <w:listSeparator w:val=","/>
  <w14:docId w14:val="631A1ED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F49374-00E3-47FA-A3C7-A4CAB2F1C2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CareForTheRare-SpeciesSignTemplate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2013-06-20T19:51:00Z</cp:lastPrinted>
  <dcterms:created xsi:type="dcterms:W3CDTF">2014-01-18T00:18:00Z</dcterms:created>
  <dcterms:modified xsi:type="dcterms:W3CDTF">2014-01-25T03:25:00Z</dcterms:modified>
</cp:coreProperties>
</file>