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84584" w:rsidRDefault="00C179F6">
      <w:pPr>
        <w:pStyle w:val="BodyText1"/>
        <w:rPr>
          <w:rFonts w:ascii="Times New Roman" w:eastAsia="Times New Roman" w:hAnsi="Times New Roman"/>
          <w:color w:val="auto"/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1" locked="0" layoutInCell="1" allowOverlap="1" wp14:anchorId="2A6319A9" wp14:editId="36DC24DD">
                <wp:simplePos x="0" y="0"/>
                <wp:positionH relativeFrom="page">
                  <wp:posOffset>499110</wp:posOffset>
                </wp:positionH>
                <wp:positionV relativeFrom="page">
                  <wp:posOffset>2097405</wp:posOffset>
                </wp:positionV>
                <wp:extent cx="4635500" cy="3771900"/>
                <wp:effectExtent l="0" t="0" r="12700" b="12700"/>
                <wp:wrapNone/>
                <wp:docPr id="6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35500" cy="3771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000000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396B81" w:rsidRPr="00D53605" w:rsidRDefault="00D457E2">
                            <w:pPr>
                              <w:spacing w:line="320" w:lineRule="atLeast"/>
                              <w:rPr>
                                <w:rFonts w:ascii="Arial" w:hAnsi="Arial" w:cs="Arial"/>
                                <w:color w:val="auto"/>
                              </w:rPr>
                            </w:pPr>
                            <w:r w:rsidRPr="00C179F6">
                              <w:rPr>
                                <w:rStyle w:val="EmphasisGreen"/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t>About m</w:t>
                            </w:r>
                            <w:r w:rsidRPr="00C179F6">
                              <w:rPr>
                                <w:rFonts w:ascii="Arial" w:hAnsi="Arial" w:cs="Arial"/>
                                <w:b/>
                                <w:color w:val="31849B" w:themeColor="accent5" w:themeShade="BF"/>
                                <w:sz w:val="32"/>
                                <w:szCs w:val="32"/>
                              </w:rPr>
                              <w:t>e:</w:t>
                            </w:r>
                            <w:r w:rsidRPr="00D53605">
                              <w:rPr>
                                <w:rFonts w:ascii="Arial" w:hAnsi="Arial" w:cs="Arial"/>
                                <w:color w:val="31849B" w:themeColor="accent5" w:themeShade="BF"/>
                              </w:rPr>
                              <w:t xml:space="preserve"> </w:t>
                            </w:r>
                            <w:r w:rsidR="00D53605" w:rsidRPr="00C179F6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I am an endangered plant </w:t>
                            </w:r>
                            <w:r w:rsidR="00363A1C" w:rsidRPr="00C179F6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found only in the tiny country of</w:t>
                            </w:r>
                            <w:r w:rsidR="00D53605" w:rsidRPr="00C179F6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Lesotho</w:t>
                            </w:r>
                            <w:r w:rsidR="00363A1C" w:rsidRPr="00C179F6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(located in the middle of </w:t>
                            </w:r>
                            <w:r w:rsidR="00D53605" w:rsidRPr="00C179F6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South Africa</w:t>
                            </w:r>
                            <w:r w:rsidR="00363A1C" w:rsidRPr="00C179F6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)</w:t>
                            </w:r>
                            <w:r w:rsidR="00D53605" w:rsidRPr="00C179F6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. </w:t>
                            </w:r>
                            <w:r w:rsidR="009423A5" w:rsidRPr="00C179F6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L</w:t>
                            </w:r>
                            <w:r w:rsidR="008447DF" w:rsidRPr="00C179F6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ook at my leaves </w:t>
                            </w:r>
                            <w:r w:rsidR="00D720E1" w:rsidRPr="00C179F6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and you’ll</w:t>
                            </w:r>
                            <w:r w:rsidR="008447DF" w:rsidRPr="00C179F6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9423A5" w:rsidRPr="00C179F6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see</w:t>
                            </w:r>
                            <w:r w:rsidR="008447DF" w:rsidRPr="00C179F6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why I’m called Spiral Aloe.</w:t>
                            </w:r>
                          </w:p>
                          <w:p w:rsidR="00735744" w:rsidRPr="006F2393" w:rsidRDefault="00735744">
                            <w:pPr>
                              <w:spacing w:line="320" w:lineRule="atLeast"/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484584" w:rsidRDefault="00D457E2">
                            <w:pPr>
                              <w:spacing w:line="320" w:lineRule="atLeast"/>
                              <w:rPr>
                                <w:rFonts w:ascii="Arial" w:hAnsi="Arial" w:cs="Arial"/>
                                <w:color w:val="128A7B"/>
                                <w:sz w:val="30"/>
                              </w:rPr>
                            </w:pPr>
                            <w:r w:rsidRPr="00C179F6">
                              <w:rPr>
                                <w:rFonts w:ascii="Arial" w:hAnsi="Arial" w:cs="Arial"/>
                                <w:b/>
                                <w:color w:val="128A7B"/>
                                <w:sz w:val="32"/>
                                <w:szCs w:val="32"/>
                              </w:rPr>
                              <w:t>Why I’m rare:</w:t>
                            </w:r>
                            <w:r w:rsidRPr="006F2393">
                              <w:rPr>
                                <w:rFonts w:ascii="Arial" w:hAnsi="Arial" w:cs="Arial"/>
                                <w:color w:val="128A7B"/>
                                <w:sz w:val="30"/>
                              </w:rPr>
                              <w:t xml:space="preserve"> </w:t>
                            </w:r>
                            <w:r w:rsidR="00E4507B" w:rsidRPr="00C179F6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My pollinator, the Malachite Sunbird</w:t>
                            </w:r>
                            <w:r w:rsidR="009423A5" w:rsidRPr="00C179F6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,</w:t>
                            </w:r>
                            <w:r w:rsidR="00E4507B" w:rsidRPr="00C179F6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is becoming rare, making it difficult for me to produce seeds. </w:t>
                            </w:r>
                            <w:r w:rsidR="00630542" w:rsidRPr="00C179F6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I’m also unsustainably harvested from</w:t>
                            </w:r>
                            <w:r w:rsidR="009423A5" w:rsidRPr="00C179F6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my habitat </w:t>
                            </w:r>
                            <w:r w:rsidR="00630542" w:rsidRPr="00C179F6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for medicine </w:t>
                            </w:r>
                            <w:r w:rsidR="005B752C" w:rsidRPr="00C179F6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and</w:t>
                            </w:r>
                            <w:r w:rsidR="00630542" w:rsidRPr="00C179F6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to be sold to plant collectors</w:t>
                            </w:r>
                            <w:r w:rsidR="009423A5" w:rsidRPr="00C179F6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.</w:t>
                            </w:r>
                          </w:p>
                          <w:p w:rsidR="00D53605" w:rsidRPr="006F2393" w:rsidRDefault="00D53605">
                            <w:pPr>
                              <w:spacing w:line="320" w:lineRule="atLeast"/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484584" w:rsidRPr="00D53605" w:rsidRDefault="00D457E2">
                            <w:pPr>
                              <w:spacing w:line="320" w:lineRule="atLeast"/>
                              <w:rPr>
                                <w:rFonts w:ascii="Arial" w:hAnsi="Arial" w:cs="Arial"/>
                                <w:color w:val="000000"/>
                              </w:rPr>
                            </w:pPr>
                            <w:r w:rsidRPr="00C179F6">
                              <w:rPr>
                                <w:rFonts w:ascii="Arial" w:hAnsi="Arial" w:cs="Arial"/>
                                <w:b/>
                                <w:color w:val="128A7B"/>
                                <w:sz w:val="32"/>
                                <w:szCs w:val="32"/>
                              </w:rPr>
                              <w:t>My story:</w:t>
                            </w:r>
                            <w:r w:rsidR="00396B81" w:rsidRPr="00396B81">
                              <w:rPr>
                                <w:rFonts w:ascii="Arial" w:hAnsi="Arial" w:cs="Arial"/>
                                <w:color w:val="000000"/>
                              </w:rPr>
                              <w:t xml:space="preserve"> </w:t>
                            </w:r>
                            <w:r w:rsidR="00D53605" w:rsidRPr="00C179F6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I </w:t>
                            </w:r>
                            <w:r w:rsidR="00D720E1" w:rsidRPr="00C179F6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grow </w:t>
                            </w:r>
                            <w:r w:rsidR="00D53605" w:rsidRPr="00C179F6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in rock crevices </w:t>
                            </w:r>
                            <w:r w:rsidR="009423A5" w:rsidRPr="00C179F6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at high elevations in</w:t>
                            </w:r>
                            <w:r w:rsidR="00D53605" w:rsidRPr="00C179F6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 the Maluti Mountains</w:t>
                            </w:r>
                            <w:r w:rsidR="00E501C9" w:rsidRPr="00C179F6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. I’m proud to be</w:t>
                            </w:r>
                            <w:r w:rsidR="00D53605" w:rsidRPr="00C179F6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E501C9" w:rsidRPr="00C179F6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the </w:t>
                            </w:r>
                            <w:r w:rsidR="00D53605" w:rsidRPr="00C179F6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only Aloe </w:t>
                            </w:r>
                            <w:r w:rsidR="00E501C9" w:rsidRPr="00C179F6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that grow</w:t>
                            </w:r>
                            <w:r w:rsidR="009423A5" w:rsidRPr="00C179F6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s</w:t>
                            </w:r>
                            <w:r w:rsidR="00E501C9" w:rsidRPr="00C179F6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 in</w:t>
                            </w:r>
                            <w:r w:rsidR="00D53605" w:rsidRPr="00C179F6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9423A5" w:rsidRPr="00C179F6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cold </w:t>
                            </w:r>
                            <w:r w:rsidR="00D53605" w:rsidRPr="00C179F6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alpine </w:t>
                            </w:r>
                            <w:r w:rsidR="00E501C9" w:rsidRPr="00C179F6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habitat</w:t>
                            </w:r>
                            <w:r w:rsidR="00414CD4" w:rsidRPr="00C179F6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!</w:t>
                            </w:r>
                          </w:p>
                          <w:p w:rsidR="00484584" w:rsidRPr="006F2393" w:rsidRDefault="00960C1A">
                            <w:pPr>
                              <w:spacing w:line="320" w:lineRule="atLeast"/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484584" w:rsidRPr="006F2393" w:rsidRDefault="00D457E2">
                            <w:pPr>
                              <w:spacing w:line="320" w:lineRule="atLeast"/>
                              <w:rPr>
                                <w:rFonts w:ascii="Arial" w:eastAsia="Times New Roman" w:hAnsi="Arial" w:cs="Arial"/>
                                <w:color w:val="auto"/>
                                <w:sz w:val="20"/>
                              </w:rPr>
                            </w:pPr>
                            <w:r w:rsidRPr="00C179F6">
                              <w:rPr>
                                <w:rFonts w:ascii="Arial" w:hAnsi="Arial" w:cs="Arial"/>
                                <w:b/>
                                <w:color w:val="128A7B"/>
                                <w:sz w:val="32"/>
                                <w:szCs w:val="32"/>
                              </w:rPr>
                              <w:t>How you can help:</w:t>
                            </w:r>
                            <w:r w:rsidRPr="006F2393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 w:rsidR="00D53605" w:rsidRPr="00C179F6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Support the cooperative efforts between botanic gardens, conservation programs and nurseries to propagate plants like me for commercial trade to help reduce collections from wild populations</w:t>
                            </w:r>
                            <w:r w:rsidR="00F17BBA" w:rsidRPr="00C179F6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.</w:t>
                            </w:r>
                          </w:p>
                          <w:p w:rsidR="00484584" w:rsidRDefault="00960C1A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rect id="Rectangle 7" o:spid="_x0000_s1026" style="position:absolute;margin-left:39.3pt;margin-top:165.15pt;width:365pt;height:297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" filled="f" stroked="f" strokeweight="1pt">
                <v:shadow opacity="49150f"/>
                <v:path arrowok="t"/>
                <v:textbox inset="0,0,0,0">
                  <w:txbxContent>
                    <w:p w:rsidR="00396B81" w:rsidRPr="00D53605" w:rsidRDefault="00D457E2">
                      <w:pPr>
                        <w:spacing w:line="320" w:lineRule="atLeast"/>
                        <w:rPr>
                          <w:rFonts w:ascii="Arial" w:hAnsi="Arial" w:cs="Arial"/>
                          <w:color w:val="auto"/>
                        </w:rPr>
                      </w:pPr>
                      <w:r w:rsidRPr="00C179F6">
                        <w:rPr>
                          <w:rStyle w:val="EmphasisGreen"/>
                          <w:rFonts w:ascii="Arial" w:hAnsi="Arial" w:cs="Arial"/>
                          <w:b/>
                          <w:sz w:val="32"/>
                          <w:szCs w:val="32"/>
                        </w:rPr>
                        <w:t>About m</w:t>
                      </w:r>
                      <w:r w:rsidRPr="00C179F6">
                        <w:rPr>
                          <w:rFonts w:ascii="Arial" w:hAnsi="Arial" w:cs="Arial"/>
                          <w:b/>
                          <w:color w:val="31849B" w:themeColor="accent5" w:themeShade="BF"/>
                          <w:sz w:val="32"/>
                          <w:szCs w:val="32"/>
                        </w:rPr>
                        <w:t>e:</w:t>
                      </w:r>
                      <w:r w:rsidRPr="00D53605">
                        <w:rPr>
                          <w:rFonts w:ascii="Arial" w:hAnsi="Arial" w:cs="Arial"/>
                          <w:color w:val="31849B" w:themeColor="accent5" w:themeShade="BF"/>
                        </w:rPr>
                        <w:t xml:space="preserve"> </w:t>
                      </w:r>
                      <w:r w:rsidR="00D53605" w:rsidRPr="00C179F6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I am an endangered plant </w:t>
                      </w:r>
                      <w:r w:rsidR="00363A1C" w:rsidRPr="00C179F6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found only in the tiny country of</w:t>
                      </w:r>
                      <w:r w:rsidR="00D53605" w:rsidRPr="00C179F6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Lesotho</w:t>
                      </w:r>
                      <w:r w:rsidR="00363A1C" w:rsidRPr="00C179F6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(located in the middle of </w:t>
                      </w:r>
                      <w:r w:rsidR="00D53605" w:rsidRPr="00C179F6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South Africa</w:t>
                      </w:r>
                      <w:r w:rsidR="00363A1C" w:rsidRPr="00C179F6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)</w:t>
                      </w:r>
                      <w:r w:rsidR="00D53605" w:rsidRPr="00C179F6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. </w:t>
                      </w:r>
                      <w:r w:rsidR="009423A5" w:rsidRPr="00C179F6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L</w:t>
                      </w:r>
                      <w:r w:rsidR="008447DF" w:rsidRPr="00C179F6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ook at my leaves </w:t>
                      </w:r>
                      <w:r w:rsidR="00D720E1" w:rsidRPr="00C179F6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and you’ll</w:t>
                      </w:r>
                      <w:r w:rsidR="008447DF" w:rsidRPr="00C179F6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</w:t>
                      </w:r>
                      <w:r w:rsidR="009423A5" w:rsidRPr="00C179F6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see</w:t>
                      </w:r>
                      <w:r w:rsidR="008447DF" w:rsidRPr="00C179F6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why I’m called Spiral Aloe.</w:t>
                      </w:r>
                    </w:p>
                    <w:p w:rsidR="00735744" w:rsidRPr="006F2393" w:rsidRDefault="00735744">
                      <w:pPr>
                        <w:spacing w:line="320" w:lineRule="atLeast"/>
                        <w:rPr>
                          <w:rFonts w:ascii="Arial" w:hAnsi="Arial" w:cs="Arial"/>
                        </w:rPr>
                      </w:pPr>
                    </w:p>
                    <w:p w:rsidR="00484584" w:rsidRDefault="00D457E2">
                      <w:pPr>
                        <w:spacing w:line="320" w:lineRule="atLeast"/>
                        <w:rPr>
                          <w:rFonts w:ascii="Arial" w:hAnsi="Arial" w:cs="Arial"/>
                          <w:color w:val="128A7B"/>
                          <w:sz w:val="30"/>
                        </w:rPr>
                      </w:pPr>
                      <w:r w:rsidRPr="00C179F6">
                        <w:rPr>
                          <w:rFonts w:ascii="Arial" w:hAnsi="Arial" w:cs="Arial"/>
                          <w:b/>
                          <w:color w:val="128A7B"/>
                          <w:sz w:val="32"/>
                          <w:szCs w:val="32"/>
                        </w:rPr>
                        <w:t>Why I’m rare:</w:t>
                      </w:r>
                      <w:r w:rsidRPr="006F2393">
                        <w:rPr>
                          <w:rFonts w:ascii="Arial" w:hAnsi="Arial" w:cs="Arial"/>
                          <w:color w:val="128A7B"/>
                          <w:sz w:val="30"/>
                        </w:rPr>
                        <w:t xml:space="preserve"> </w:t>
                      </w:r>
                      <w:r w:rsidR="00E4507B" w:rsidRPr="00C179F6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My pollinator, the Malachite Sunbird</w:t>
                      </w:r>
                      <w:r w:rsidR="009423A5" w:rsidRPr="00C179F6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,</w:t>
                      </w:r>
                      <w:r w:rsidR="00E4507B" w:rsidRPr="00C179F6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is becoming rare, making it difficult for me to produce seeds. </w:t>
                      </w:r>
                      <w:r w:rsidR="00630542" w:rsidRPr="00C179F6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I’m also unsustainably harvested from</w:t>
                      </w:r>
                      <w:r w:rsidR="009423A5" w:rsidRPr="00C179F6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my habitat </w:t>
                      </w:r>
                      <w:r w:rsidR="00630542" w:rsidRPr="00C179F6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for medicine </w:t>
                      </w:r>
                      <w:r w:rsidR="005B752C" w:rsidRPr="00C179F6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and</w:t>
                      </w:r>
                      <w:r w:rsidR="00630542" w:rsidRPr="00C179F6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to be sold to plant collectors</w:t>
                      </w:r>
                      <w:r w:rsidR="009423A5" w:rsidRPr="00C179F6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.</w:t>
                      </w:r>
                    </w:p>
                    <w:p w:rsidR="00D53605" w:rsidRPr="006F2393" w:rsidRDefault="00D53605">
                      <w:pPr>
                        <w:spacing w:line="320" w:lineRule="atLeast"/>
                        <w:rPr>
                          <w:rFonts w:ascii="Arial" w:hAnsi="Arial" w:cs="Arial"/>
                        </w:rPr>
                      </w:pPr>
                    </w:p>
                    <w:p w:rsidR="00484584" w:rsidRPr="00D53605" w:rsidRDefault="00D457E2">
                      <w:pPr>
                        <w:spacing w:line="320" w:lineRule="atLeast"/>
                        <w:rPr>
                          <w:rFonts w:ascii="Arial" w:hAnsi="Arial" w:cs="Arial"/>
                          <w:color w:val="000000"/>
                        </w:rPr>
                      </w:pPr>
                      <w:r w:rsidRPr="00C179F6">
                        <w:rPr>
                          <w:rFonts w:ascii="Arial" w:hAnsi="Arial" w:cs="Arial"/>
                          <w:b/>
                          <w:color w:val="128A7B"/>
                          <w:sz w:val="32"/>
                          <w:szCs w:val="32"/>
                        </w:rPr>
                        <w:t>My story:</w:t>
                      </w:r>
                      <w:r w:rsidR="00396B81" w:rsidRPr="00396B81">
                        <w:rPr>
                          <w:rFonts w:ascii="Arial" w:hAnsi="Arial" w:cs="Arial"/>
                          <w:color w:val="000000"/>
                        </w:rPr>
                        <w:t xml:space="preserve"> </w:t>
                      </w:r>
                      <w:r w:rsidR="00D53605" w:rsidRPr="00C179F6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I </w:t>
                      </w:r>
                      <w:r w:rsidR="00D720E1" w:rsidRPr="00C179F6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grow </w:t>
                      </w:r>
                      <w:r w:rsidR="00D53605" w:rsidRPr="00C179F6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in rock crevices </w:t>
                      </w:r>
                      <w:r w:rsidR="009423A5" w:rsidRPr="00C179F6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at high elevations in</w:t>
                      </w:r>
                      <w:r w:rsidR="00D53605" w:rsidRPr="00C179F6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 the </w:t>
                      </w:r>
                      <w:proofErr w:type="spellStart"/>
                      <w:r w:rsidR="00D53605" w:rsidRPr="00C179F6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Maluti</w:t>
                      </w:r>
                      <w:proofErr w:type="spellEnd"/>
                      <w:r w:rsidR="00D53605" w:rsidRPr="00C179F6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 Mountains</w:t>
                      </w:r>
                      <w:r w:rsidR="00E501C9" w:rsidRPr="00C179F6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. I’m proud to be</w:t>
                      </w:r>
                      <w:r w:rsidR="00D53605" w:rsidRPr="00C179F6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 </w:t>
                      </w:r>
                      <w:r w:rsidR="00E501C9" w:rsidRPr="00C179F6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the </w:t>
                      </w:r>
                      <w:r w:rsidR="00D53605" w:rsidRPr="00C179F6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only Aloe </w:t>
                      </w:r>
                      <w:r w:rsidR="00E501C9" w:rsidRPr="00C179F6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that grow</w:t>
                      </w:r>
                      <w:r w:rsidR="009423A5" w:rsidRPr="00C179F6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s</w:t>
                      </w:r>
                      <w:r w:rsidR="00E501C9" w:rsidRPr="00C179F6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 in</w:t>
                      </w:r>
                      <w:r w:rsidR="00D53605" w:rsidRPr="00C179F6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 </w:t>
                      </w:r>
                      <w:r w:rsidR="009423A5" w:rsidRPr="00C179F6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cold </w:t>
                      </w:r>
                      <w:r w:rsidR="00D53605" w:rsidRPr="00C179F6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alpine </w:t>
                      </w:r>
                      <w:r w:rsidR="00E501C9" w:rsidRPr="00C179F6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habitat</w:t>
                      </w:r>
                      <w:r w:rsidR="00414CD4" w:rsidRPr="00C179F6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!</w:t>
                      </w:r>
                    </w:p>
                    <w:p w:rsidR="00484584" w:rsidRPr="006F2393" w:rsidRDefault="00C179F6">
                      <w:pPr>
                        <w:spacing w:line="320" w:lineRule="atLeast"/>
                        <w:rPr>
                          <w:rFonts w:ascii="Arial" w:hAnsi="Arial" w:cs="Arial"/>
                        </w:rPr>
                      </w:pPr>
                    </w:p>
                    <w:p w:rsidR="00484584" w:rsidRPr="006F2393" w:rsidRDefault="00D457E2">
                      <w:pPr>
                        <w:spacing w:line="320" w:lineRule="atLeast"/>
                        <w:rPr>
                          <w:rFonts w:ascii="Arial" w:eastAsia="Times New Roman" w:hAnsi="Arial" w:cs="Arial"/>
                          <w:color w:val="auto"/>
                          <w:sz w:val="20"/>
                        </w:rPr>
                      </w:pPr>
                      <w:r w:rsidRPr="00C179F6">
                        <w:rPr>
                          <w:rFonts w:ascii="Arial" w:hAnsi="Arial" w:cs="Arial"/>
                          <w:b/>
                          <w:color w:val="128A7B"/>
                          <w:sz w:val="32"/>
                          <w:szCs w:val="32"/>
                        </w:rPr>
                        <w:t>How you can help:</w:t>
                      </w:r>
                      <w:r w:rsidRPr="006F2393">
                        <w:rPr>
                          <w:rFonts w:ascii="Arial" w:hAnsi="Arial" w:cs="Arial"/>
                        </w:rPr>
                        <w:t xml:space="preserve"> </w:t>
                      </w:r>
                      <w:r w:rsidR="00D53605" w:rsidRPr="00C179F6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Support the cooperative efforts between botanic gardens, conservation programs and nurseries to propagate plants like me for commercial trade to help reduce collections from wild populations</w:t>
                      </w:r>
                      <w:r w:rsidR="00F17BBA" w:rsidRPr="00C179F6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.</w:t>
                      </w:r>
                    </w:p>
                    <w:p w:rsidR="00484584" w:rsidRDefault="00C179F6"/>
                  </w:txbxContent>
                </v:textbox>
                <w10:wrap anchorx="page" anchory="page"/>
              </v:rect>
            </w:pict>
          </mc:Fallback>
        </mc:AlternateContent>
      </w:r>
      <w:r w:rsidR="00C0274E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E01D82A" wp14:editId="77CE8CFC">
                <wp:simplePos x="0" y="0"/>
                <wp:positionH relativeFrom="column">
                  <wp:posOffset>3705225</wp:posOffset>
                </wp:positionH>
                <wp:positionV relativeFrom="paragraph">
                  <wp:posOffset>6821805</wp:posOffset>
                </wp:positionV>
                <wp:extent cx="210185" cy="248285"/>
                <wp:effectExtent l="0" t="0" r="0" b="0"/>
                <wp:wrapNone/>
                <wp:docPr id="1" name="5-Point Star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0185" cy="248285"/>
                        </a:xfrm>
                        <a:prstGeom prst="star5">
                          <a:avLst/>
                        </a:prstGeom>
                        <a:solidFill>
                          <a:srgbClr val="128A7B"/>
                        </a:solidFill>
                        <a:ln w="3175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id="5-Point Star 1" o:spid="_x0000_s1026" style="position:absolute;margin-left:291.75pt;margin-top:537.15pt;width:16.55pt;height:19.5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0185,248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" path="m,94836r80284,1l105093,r24808,94837l210185,94836r-64951,58612l170043,248284,105093,189672,40142,248284,64951,153448,,94836xe" fillcolor="#128a7b" stroked="f" strokeweight=".25pt">
                <v:path arrowok="t" o:connecttype="custom" o:connectlocs="0,94836;80284,94837;105093,0;129901,94837;210185,94836;145234,153448;170043,248284;105093,189672;40142,248284;64951,153448;0,94836" o:connectangles="0,0,0,0,0,0,0,0,0,0,0"/>
              </v:shape>
            </w:pict>
          </mc:Fallback>
        </mc:AlternateContent>
      </w:r>
      <w:r w:rsidR="00003938">
        <w:rPr>
          <w:noProof/>
        </w:rPr>
        <w:drawing>
          <wp:anchor distT="0" distB="0" distL="114300" distR="114300" simplePos="0" relativeHeight="251670528" behindDoc="1" locked="0" layoutInCell="1" allowOverlap="1" wp14:anchorId="4A03958F" wp14:editId="068D6C17">
            <wp:simplePos x="0" y="0"/>
            <wp:positionH relativeFrom="column">
              <wp:posOffset>1955800</wp:posOffset>
            </wp:positionH>
            <wp:positionV relativeFrom="paragraph">
              <wp:posOffset>5669280</wp:posOffset>
            </wp:positionV>
            <wp:extent cx="3362548" cy="1818724"/>
            <wp:effectExtent l="0" t="0" r="9525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ldmap-blankTIF.tif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124"/>
                    <a:stretch/>
                  </pic:blipFill>
                  <pic:spPr bwMode="auto">
                    <a:xfrm>
                      <a:off x="0" y="0"/>
                      <a:ext cx="3362548" cy="18187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11B38"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7A78595C" wp14:editId="760928A9">
                <wp:simplePos x="0" y="0"/>
                <wp:positionH relativeFrom="page">
                  <wp:posOffset>508000</wp:posOffset>
                </wp:positionH>
                <wp:positionV relativeFrom="page">
                  <wp:posOffset>333466</wp:posOffset>
                </wp:positionV>
                <wp:extent cx="8394700" cy="1335315"/>
                <wp:effectExtent l="0" t="0" r="6350" b="17780"/>
                <wp:wrapNone/>
                <wp:docPr id="2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394700" cy="13353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000000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4656BF" w:rsidRPr="002D1616" w:rsidRDefault="007A37F5" w:rsidP="00C0274E">
                            <w:pPr>
                              <w:pStyle w:val="ScientificName"/>
                              <w:spacing w:line="240" w:lineRule="auto"/>
                              <w:rPr>
                                <w:rFonts w:ascii="Helvetica" w:hAnsi="Helvetica"/>
                                <w:color w:val="128A7B"/>
                                <w:sz w:val="108"/>
                              </w:rPr>
                            </w:pPr>
                            <w:r w:rsidRPr="002D1616">
                              <w:rPr>
                                <w:rFonts w:ascii="Helvetica" w:hAnsi="Helvetica"/>
                                <w:color w:val="128A7B"/>
                                <w:sz w:val="108"/>
                              </w:rPr>
                              <w:t>Spiral Aloe</w:t>
                            </w:r>
                          </w:p>
                          <w:p w:rsidR="00484584" w:rsidRPr="002D1616" w:rsidRDefault="007A37F5" w:rsidP="00C0274E">
                            <w:pPr>
                              <w:pStyle w:val="ScientificName"/>
                              <w:spacing w:line="240" w:lineRule="auto"/>
                              <w:rPr>
                                <w:rFonts w:ascii="Helvetica" w:hAnsi="Helvetica"/>
                                <w:color w:val="128A7B"/>
                              </w:rPr>
                            </w:pPr>
                            <w:r w:rsidRPr="002D1616">
                              <w:rPr>
                                <w:rFonts w:ascii="Helvetica" w:hAnsi="Helvetica"/>
                                <w:i/>
                                <w:color w:val="128A7B"/>
                              </w:rPr>
                              <w:t>Aloe polyphylla</w:t>
                            </w:r>
                          </w:p>
                          <w:p w:rsidR="00484584" w:rsidRDefault="00960C1A" w:rsidP="00C0274E">
                            <w:pPr>
                              <w:spacing w:line="240" w:lineRule="auto"/>
                              <w:rPr>
                                <w:rFonts w:ascii="Times New Roman" w:eastAsia="Times New Roman" w:hAnsi="Times New Roman"/>
                                <w:color w:val="auto"/>
                                <w:sz w:val="20"/>
                              </w:rPr>
                            </w:pPr>
                          </w:p>
                          <w:p w:rsidR="00484584" w:rsidRDefault="00960C1A" w:rsidP="00C0274E">
                            <w:pPr>
                              <w:spacing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" o:spid="_x0000_s1027" style="position:absolute;margin-left:40pt;margin-top:26.25pt;width:661pt;height:105.15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" filled="f" stroked="f" strokeweight="1pt">
                <v:shadow color="black" opacity="49150f" offset=".74833mm,.74833mm"/>
                <v:path arrowok="t"/>
                <v:textbox inset="0,0,0,0">
                  <w:txbxContent>
                    <w:p w:rsidR="004656BF" w:rsidRPr="002D1616" w:rsidRDefault="007A37F5" w:rsidP="00C0274E">
                      <w:pPr>
                        <w:pStyle w:val="ScientificName"/>
                        <w:spacing w:line="240" w:lineRule="auto"/>
                        <w:rPr>
                          <w:rFonts w:ascii="Helvetica" w:hAnsi="Helvetica"/>
                          <w:color w:val="128A7B"/>
                          <w:sz w:val="108"/>
                        </w:rPr>
                      </w:pPr>
                      <w:r w:rsidRPr="002D1616">
                        <w:rPr>
                          <w:rFonts w:ascii="Helvetica" w:hAnsi="Helvetica"/>
                          <w:color w:val="128A7B"/>
                          <w:sz w:val="108"/>
                        </w:rPr>
                        <w:t>Spiral Aloe</w:t>
                      </w:r>
                    </w:p>
                    <w:p w:rsidR="00484584" w:rsidRPr="002D1616" w:rsidRDefault="007A37F5" w:rsidP="00C0274E">
                      <w:pPr>
                        <w:pStyle w:val="ScientificName"/>
                        <w:spacing w:line="240" w:lineRule="auto"/>
                        <w:rPr>
                          <w:rFonts w:ascii="Helvetica" w:hAnsi="Helvetica"/>
                          <w:color w:val="128A7B"/>
                        </w:rPr>
                      </w:pPr>
                      <w:r w:rsidRPr="002D1616">
                        <w:rPr>
                          <w:rFonts w:ascii="Helvetica" w:hAnsi="Helvetica"/>
                          <w:i/>
                          <w:color w:val="128A7B"/>
                        </w:rPr>
                        <w:t xml:space="preserve">Aloe </w:t>
                      </w:r>
                      <w:proofErr w:type="spellStart"/>
                      <w:r w:rsidRPr="002D1616">
                        <w:rPr>
                          <w:rFonts w:ascii="Helvetica" w:hAnsi="Helvetica"/>
                          <w:i/>
                          <w:color w:val="128A7B"/>
                        </w:rPr>
                        <w:t>polyphylla</w:t>
                      </w:r>
                      <w:proofErr w:type="spellEnd"/>
                    </w:p>
                    <w:p w:rsidR="00484584" w:rsidRDefault="003D0D42" w:rsidP="00C0274E">
                      <w:pPr>
                        <w:spacing w:line="240" w:lineRule="auto"/>
                        <w:rPr>
                          <w:rFonts w:ascii="Times New Roman" w:eastAsia="Times New Roman" w:hAnsi="Times New Roman"/>
                          <w:color w:val="auto"/>
                          <w:sz w:val="20"/>
                        </w:rPr>
                      </w:pPr>
                    </w:p>
                    <w:p w:rsidR="00484584" w:rsidRDefault="003D0D42" w:rsidP="00C0274E">
                      <w:pPr>
                        <w:spacing w:line="240" w:lineRule="auto"/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AB7F00">
        <w:rPr>
          <w:noProof/>
        </w:rPr>
        <w:drawing>
          <wp:anchor distT="0" distB="0" distL="114300" distR="114300" simplePos="0" relativeHeight="251669504" behindDoc="1" locked="0" layoutInCell="1" allowOverlap="1" wp14:anchorId="5869E08A" wp14:editId="70D805CA">
            <wp:simplePos x="0" y="0"/>
            <wp:positionH relativeFrom="column">
              <wp:posOffset>1185545</wp:posOffset>
            </wp:positionH>
            <wp:positionV relativeFrom="paragraph">
              <wp:posOffset>6340384</wp:posOffset>
            </wp:positionV>
            <wp:extent cx="1416050" cy="616585"/>
            <wp:effectExtent l="0" t="0" r="0" b="0"/>
            <wp:wrapNone/>
            <wp:docPr id="319" name="Picture 3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6050" cy="6165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56BF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731BEF2" wp14:editId="3A770662">
                <wp:simplePos x="0" y="0"/>
                <wp:positionH relativeFrom="column">
                  <wp:posOffset>-191135</wp:posOffset>
                </wp:positionH>
                <wp:positionV relativeFrom="paragraph">
                  <wp:posOffset>7191375</wp:posOffset>
                </wp:positionV>
                <wp:extent cx="5334635" cy="266700"/>
                <wp:effectExtent l="0" t="0" r="0" b="0"/>
                <wp:wrapNone/>
                <wp:docPr id="4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34635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FFFFFF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39B2" w:rsidRPr="00CC1D13" w:rsidRDefault="008139B2" w:rsidP="008139B2">
                            <w:pPr>
                              <w:rPr>
                                <w:rFonts w:ascii="Arial" w:hAnsi="Arial" w:cs="Arial"/>
                                <w:color w:val="auto"/>
                                <w:sz w:val="18"/>
                                <w:szCs w:val="18"/>
                              </w:rPr>
                            </w:pPr>
                            <w:r w:rsidRPr="00CC1D13">
                              <w:rPr>
                                <w:rFonts w:ascii="Arial" w:hAnsi="Arial" w:cs="Arial"/>
                                <w:color w:val="auto"/>
                                <w:sz w:val="18"/>
                                <w:szCs w:val="18"/>
                              </w:rPr>
                              <w:t xml:space="preserve">PHOTO </w:t>
                            </w:r>
                            <w:r w:rsidR="00280F3F" w:rsidRPr="00CC1D13">
                              <w:rPr>
                                <w:rFonts w:ascii="Arial" w:hAnsi="Arial" w:cs="Arial"/>
                                <w:color w:val="auto"/>
                                <w:sz w:val="18"/>
                                <w:szCs w:val="18"/>
                              </w:rPr>
                              <w:t xml:space="preserve">BY: </w:t>
                            </w:r>
                            <w:r w:rsidR="00455844" w:rsidRPr="00CC1D13">
                              <w:rPr>
                                <w:rFonts w:ascii="Arial" w:hAnsi="Arial" w:cs="Arial"/>
                                <w:color w:val="auto"/>
                                <w:sz w:val="18"/>
                                <w:szCs w:val="18"/>
                              </w:rPr>
                              <w:t>STAN SHEBS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33" o:spid="_x0000_s1028" type="#_x0000_t202" style="position:absolute;margin-left:-15pt;margin-top:566.25pt;width:420.05pt;height:21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" filled="f" fillcolor="#9bc1ff" stroked="f" strokecolor="#4a7ebb">
                <v:fill rotate="t" focus="100%" type="gradient">
                  <o:fill v:ext="view" type="gradientUnscaled"/>
                </v:fill>
                <v:textbox>
                  <w:txbxContent>
                    <w:p w:rsidR="008139B2" w:rsidRPr="00CC1D13" w:rsidRDefault="008139B2" w:rsidP="008139B2">
                      <w:pPr>
                        <w:rPr>
                          <w:rFonts w:ascii="Arial" w:hAnsi="Arial" w:cs="Arial"/>
                          <w:color w:val="auto"/>
                          <w:sz w:val="18"/>
                          <w:szCs w:val="18"/>
                        </w:rPr>
                      </w:pPr>
                      <w:bookmarkStart w:id="1" w:name="_GoBack"/>
                      <w:r w:rsidRPr="00CC1D13">
                        <w:rPr>
                          <w:rFonts w:ascii="Arial" w:hAnsi="Arial" w:cs="Arial"/>
                          <w:color w:val="auto"/>
                          <w:sz w:val="18"/>
                          <w:szCs w:val="18"/>
                        </w:rPr>
                        <w:t xml:space="preserve">PHOTO </w:t>
                      </w:r>
                      <w:r w:rsidR="00280F3F" w:rsidRPr="00CC1D13">
                        <w:rPr>
                          <w:rFonts w:ascii="Arial" w:hAnsi="Arial" w:cs="Arial"/>
                          <w:color w:val="auto"/>
                          <w:sz w:val="18"/>
                          <w:szCs w:val="18"/>
                        </w:rPr>
                        <w:t xml:space="preserve">BY: </w:t>
                      </w:r>
                      <w:r w:rsidR="00455844" w:rsidRPr="00CC1D13">
                        <w:rPr>
                          <w:rFonts w:ascii="Arial" w:hAnsi="Arial" w:cs="Arial"/>
                          <w:color w:val="auto"/>
                          <w:sz w:val="18"/>
                          <w:szCs w:val="18"/>
                        </w:rPr>
                        <w:t>STAN SHEBS</w:t>
                      </w:r>
                    </w:p>
                    <w:bookmarkEnd w:id="1"/>
                  </w:txbxContent>
                </v:textbox>
              </v:shape>
            </w:pict>
          </mc:Fallback>
        </mc:AlternateContent>
      </w:r>
      <w:r w:rsidR="004656BF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0" wp14:anchorId="77BE7E79" wp14:editId="6206E888">
                <wp:simplePos x="0" y="0"/>
                <wp:positionH relativeFrom="column">
                  <wp:posOffset>5549900</wp:posOffset>
                </wp:positionH>
                <wp:positionV relativeFrom="paragraph">
                  <wp:posOffset>2223770</wp:posOffset>
                </wp:positionV>
                <wp:extent cx="3073400" cy="3073400"/>
                <wp:effectExtent l="0" t="0" r="0" b="31750"/>
                <wp:wrapNone/>
                <wp:docPr id="3" name="Oval 23" descr="brighamia insignis in bloom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73400" cy="3073400"/>
                        </a:xfrm>
                        <a:prstGeom prst="ellipse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>
                          <a:outerShdw dist="23000" dir="5400000" rotWithShape="0">
                            <a:srgbClr val="808080">
                              <a:alpha val="34999"/>
                            </a:srgbClr>
                          </a:outerShdw>
                        </a:effectLst>
                      </wps:spPr>
                      <wps:txbx>
                        <w:txbxContent>
                          <w:p w:rsidR="004F731E" w:rsidRDefault="004F731E" w:rsidP="004F731E">
                            <w:pPr>
                              <w:jc w:val="center"/>
                            </w:pP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3" o:spid="_x0000_s1029" alt="brighamia insignis in bloom 2" style="position:absolute;margin-left:437pt;margin-top:175.1pt;width:242pt;height:24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" o:allowoverlap="f" stroked="f">
                <v:fill r:id="rId11" o:title="brighamia insignis in bloom 2" recolor="t" rotate="t" type="frame"/>
                <v:shadow on="t" opacity="22936f" origin=",.5" offset="0,.63889mm"/>
                <v:textbox>
                  <w:txbxContent>
                    <w:p w:rsidR="004F731E" w:rsidRDefault="004F731E" w:rsidP="004F731E">
                      <w:pPr>
                        <w:jc w:val="center"/>
                      </w:pPr>
                      <w:bookmarkStart w:id="1" w:name="_GoBack"/>
                      <w:bookmarkEnd w:id="1"/>
                    </w:p>
                  </w:txbxContent>
                </v:textbox>
              </v:oval>
            </w:pict>
          </mc:Fallback>
        </mc:AlternateContent>
      </w:r>
      <w:r w:rsidR="008A498E">
        <w:rPr>
          <w:noProof/>
        </w:rPr>
        <w:drawing>
          <wp:anchor distT="0" distB="0" distL="114300" distR="114300" simplePos="0" relativeHeight="251654144" behindDoc="1" locked="0" layoutInCell="1" allowOverlap="1" wp14:anchorId="49B5DEBE" wp14:editId="612EF723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045700" cy="7762875"/>
            <wp:effectExtent l="19050" t="0" r="0" b="0"/>
            <wp:wrapThrough wrapText="bothSides">
              <wp:wrapPolygon edited="0">
                <wp:start x="-41" y="0"/>
                <wp:lineTo x="-41" y="21573"/>
                <wp:lineTo x="21586" y="21573"/>
                <wp:lineTo x="21586" y="0"/>
                <wp:lineTo x="-41" y="0"/>
              </wp:wrapPolygon>
            </wp:wrapThrough>
            <wp:docPr id="15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45700" cy="776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484584" w:rsidSect="0019079D">
      <w:pgSz w:w="15840" w:h="12240" w:orient="landscape"/>
      <w:pgMar w:top="360" w:right="360" w:bottom="360" w:left="360" w:header="144" w:footer="144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60C1A" w:rsidRDefault="00960C1A" w:rsidP="00484584">
      <w:pPr>
        <w:spacing w:line="240" w:lineRule="auto"/>
      </w:pPr>
      <w:r>
        <w:separator/>
      </w:r>
    </w:p>
  </w:endnote>
  <w:endnote w:type="continuationSeparator" w:id="0">
    <w:p w:rsidR="00960C1A" w:rsidRDefault="00960C1A" w:rsidP="0048458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lvetica Neue">
    <w:altName w:val="Malgun Gothic"/>
    <w:charset w:val="00"/>
    <w:family w:val="auto"/>
    <w:pitch w:val="variable"/>
    <w:sig w:usb0="00000003" w:usb1="00000000" w:usb2="00000000" w:usb3="00000000" w:csb0="00000001" w:csb1="00000000"/>
  </w:font>
  <w:font w:name="ヒラギノ角ゴ Pro W3">
    <w:charset w:val="4E"/>
    <w:family w:val="auto"/>
    <w:pitch w:val="variable"/>
    <w:sig w:usb0="E00002FF" w:usb1="7AC7FFFF" w:usb2="00000012" w:usb3="00000000" w:csb0="0002000D" w:csb1="00000000"/>
  </w:font>
  <w:font w:name="Avenir LT Std 35 Light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venir LT Std 95 Black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delle Basic Italic">
    <w:altName w:val="Courier New"/>
    <w:panose1 w:val="00000000000000000000"/>
    <w:charset w:val="58"/>
    <w:family w:val="auto"/>
    <w:notTrueType/>
    <w:pitch w:val="variable"/>
    <w:sig w:usb0="00000001" w:usb1="00000000" w:usb2="00000000" w:usb3="00000000" w:csb0="0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60C1A" w:rsidRDefault="00960C1A" w:rsidP="00484584">
      <w:pPr>
        <w:spacing w:line="240" w:lineRule="auto"/>
      </w:pPr>
      <w:r>
        <w:separator/>
      </w:r>
    </w:p>
  </w:footnote>
  <w:footnote w:type="continuationSeparator" w:id="0">
    <w:p w:rsidR="00960C1A" w:rsidRDefault="00960C1A" w:rsidP="00484584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4"/>
  <w:embedSystemFonts/>
  <w:bordersDoNotSurroundHeader/>
  <w:bordersDoNotSurroundFooter/>
  <w:attachedTemplate r:id="rId1"/>
  <w:stylePaneFormatFilter w:val="2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0" w:top3HeadingStyles="1" w:visibleStyles="0" w:alternateStyleNames="0"/>
  <w:defaultTabStop w:val="720"/>
  <w:evenAndOddHeader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hdrShapeDefaults>
    <o:shapedefaults v:ext="edit" spidmax="2049" style="v-text-anchor:middle" fillcolor="#3f80cd" strokecolor="#4a7ebb">
      <v:fill color="#3f80cd" color2="#9bc1ff" rotate="t" type="gradient">
        <o:fill v:ext="view" type="gradientUnscaled"/>
      </v:fill>
      <v:stroke color="#4a7ebb"/>
      <v:shadow on="t" opacity="22937f" origin=",.5" offset="0,.63889mm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57E2"/>
    <w:rsid w:val="00003938"/>
    <w:rsid w:val="000115AE"/>
    <w:rsid w:val="000C7E16"/>
    <w:rsid w:val="00105E2A"/>
    <w:rsid w:val="00111B38"/>
    <w:rsid w:val="001312E6"/>
    <w:rsid w:val="0019079D"/>
    <w:rsid w:val="001973D7"/>
    <w:rsid w:val="002230E3"/>
    <w:rsid w:val="00276C56"/>
    <w:rsid w:val="00280F3F"/>
    <w:rsid w:val="002D1616"/>
    <w:rsid w:val="002F330F"/>
    <w:rsid w:val="003202DC"/>
    <w:rsid w:val="00363A1C"/>
    <w:rsid w:val="00375506"/>
    <w:rsid w:val="00396B81"/>
    <w:rsid w:val="003B676F"/>
    <w:rsid w:val="003D0D42"/>
    <w:rsid w:val="003D0E28"/>
    <w:rsid w:val="003D163A"/>
    <w:rsid w:val="003E67D0"/>
    <w:rsid w:val="004128DE"/>
    <w:rsid w:val="00414CD4"/>
    <w:rsid w:val="00422391"/>
    <w:rsid w:val="00423FAA"/>
    <w:rsid w:val="00455844"/>
    <w:rsid w:val="004656BF"/>
    <w:rsid w:val="00481109"/>
    <w:rsid w:val="004D595E"/>
    <w:rsid w:val="004D7A7A"/>
    <w:rsid w:val="004F731E"/>
    <w:rsid w:val="005709F4"/>
    <w:rsid w:val="005B752C"/>
    <w:rsid w:val="005C576F"/>
    <w:rsid w:val="00623946"/>
    <w:rsid w:val="00630542"/>
    <w:rsid w:val="00692F9B"/>
    <w:rsid w:val="006B2325"/>
    <w:rsid w:val="006D429B"/>
    <w:rsid w:val="006F2393"/>
    <w:rsid w:val="00705C26"/>
    <w:rsid w:val="00727201"/>
    <w:rsid w:val="00735744"/>
    <w:rsid w:val="007A37F5"/>
    <w:rsid w:val="007D00EB"/>
    <w:rsid w:val="008139B2"/>
    <w:rsid w:val="008447DF"/>
    <w:rsid w:val="008A498E"/>
    <w:rsid w:val="008B5E4A"/>
    <w:rsid w:val="00917E77"/>
    <w:rsid w:val="009423A5"/>
    <w:rsid w:val="00960C1A"/>
    <w:rsid w:val="00981BB0"/>
    <w:rsid w:val="009B794B"/>
    <w:rsid w:val="00A56EFA"/>
    <w:rsid w:val="00A71551"/>
    <w:rsid w:val="00AB7F00"/>
    <w:rsid w:val="00AC1DE3"/>
    <w:rsid w:val="00B62568"/>
    <w:rsid w:val="00BC57F0"/>
    <w:rsid w:val="00BD7193"/>
    <w:rsid w:val="00C0274E"/>
    <w:rsid w:val="00C179F6"/>
    <w:rsid w:val="00C241B8"/>
    <w:rsid w:val="00CB3F77"/>
    <w:rsid w:val="00CC1D13"/>
    <w:rsid w:val="00CF5AA5"/>
    <w:rsid w:val="00D111D4"/>
    <w:rsid w:val="00D36D2C"/>
    <w:rsid w:val="00D457E2"/>
    <w:rsid w:val="00D53605"/>
    <w:rsid w:val="00D65DA6"/>
    <w:rsid w:val="00D720E1"/>
    <w:rsid w:val="00DD7F4C"/>
    <w:rsid w:val="00E4507B"/>
    <w:rsid w:val="00E501C9"/>
    <w:rsid w:val="00EA0D8B"/>
    <w:rsid w:val="00EB3784"/>
    <w:rsid w:val="00EB5FFF"/>
    <w:rsid w:val="00F02FF8"/>
    <w:rsid w:val="00F07930"/>
    <w:rsid w:val="00F17BBA"/>
    <w:rsid w:val="00FA2D81"/>
    <w:rsid w:val="00FE11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 style="v-text-anchor:middle" fillcolor="#3f80cd" strokecolor="#4a7ebb">
      <v:fill color="#3f80cd" color2="#9bc1ff" rotate="t" type="gradient">
        <o:fill v:ext="view" type="gradientUnscaled"/>
      </v:fill>
      <v:stroke color="#4a7ebb"/>
      <v:shadow on="t" opacity="22937f" origin=",.5" offset="0,.63889mm"/>
    </o:shapedefaults>
    <o:shapelayout v:ext="edit">
      <o:idmap v:ext="edit" data="1"/>
    </o:shapelayout>
  </w:shapeDefaults>
  <w:doNotEmbedSmartTags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079D"/>
    <w:pPr>
      <w:spacing w:line="288" w:lineRule="auto"/>
    </w:pPr>
    <w:rPr>
      <w:rFonts w:ascii="Helvetica Neue" w:eastAsia="ヒラギノ角ゴ Pro W3" w:hAnsi="Helvetica Neue"/>
      <w:color w:val="42231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1">
    <w:name w:val="Body Text1"/>
    <w:autoRedefine/>
    <w:rsid w:val="0019079D"/>
    <w:pPr>
      <w:spacing w:line="320" w:lineRule="atLeast"/>
    </w:pPr>
    <w:rPr>
      <w:rFonts w:ascii="Avenir LT Std 35 Light" w:eastAsia="ヒラギノ角ゴ Pro W3" w:hAnsi="Avenir LT Std 35 Light"/>
      <w:color w:val="000000"/>
      <w:sz w:val="24"/>
    </w:rPr>
  </w:style>
  <w:style w:type="character" w:customStyle="1" w:styleId="EmphasisGreen">
    <w:name w:val="Emphasis Green"/>
    <w:rsid w:val="0019079D"/>
    <w:rPr>
      <w:rFonts w:ascii="Avenir LT Std 95 Black" w:eastAsia="ヒラギノ角ゴ Pro W3" w:hAnsi="Avenir LT Std 95 Black"/>
      <w:b w:val="0"/>
      <w:i w:val="0"/>
      <w:color w:val="128A7B"/>
      <w:sz w:val="30"/>
    </w:rPr>
  </w:style>
  <w:style w:type="character" w:customStyle="1" w:styleId="Unknown0">
    <w:name w:val="Unknown 0"/>
    <w:semiHidden/>
    <w:rsid w:val="0019079D"/>
  </w:style>
  <w:style w:type="paragraph" w:customStyle="1" w:styleId="ScientificName">
    <w:name w:val="Scientific Name"/>
    <w:rsid w:val="0019079D"/>
    <w:pPr>
      <w:spacing w:line="192" w:lineRule="auto"/>
    </w:pPr>
    <w:rPr>
      <w:rFonts w:ascii="Adelle Basic Italic" w:eastAsia="ヒラギノ角ゴ Pro W3" w:hAnsi="Adelle Basic Italic"/>
      <w:color w:val="659898"/>
      <w:sz w:val="62"/>
    </w:rPr>
  </w:style>
  <w:style w:type="paragraph" w:styleId="Header">
    <w:name w:val="header"/>
    <w:basedOn w:val="Normal"/>
    <w:link w:val="HeaderChar"/>
    <w:locked/>
    <w:rsid w:val="00347252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Footer">
    <w:name w:val="footer"/>
    <w:basedOn w:val="Normal"/>
    <w:link w:val="FooterChar"/>
    <w:locked/>
    <w:rsid w:val="00347252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3FA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3FAA"/>
    <w:rPr>
      <w:rFonts w:ascii="Tahoma" w:eastAsia="ヒラギノ角ゴ Pro W3" w:hAnsi="Tahoma" w:cs="Tahoma"/>
      <w:color w:val="422311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F17BB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7BB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7BBA"/>
    <w:rPr>
      <w:rFonts w:ascii="Helvetica Neue" w:eastAsia="ヒラギノ角ゴ Pro W3" w:hAnsi="Helvetica Neue"/>
      <w:color w:val="422311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17BB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17BBA"/>
    <w:rPr>
      <w:rFonts w:ascii="Helvetica Neue" w:eastAsia="ヒラギノ角ゴ Pro W3" w:hAnsi="Helvetica Neue"/>
      <w:b/>
      <w:bCs/>
      <w:color w:val="42231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079D"/>
    <w:pPr>
      <w:spacing w:line="288" w:lineRule="auto"/>
    </w:pPr>
    <w:rPr>
      <w:rFonts w:ascii="Helvetica Neue" w:eastAsia="ヒラギノ角ゴ Pro W3" w:hAnsi="Helvetica Neue"/>
      <w:color w:val="42231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1">
    <w:name w:val="Body Text1"/>
    <w:autoRedefine/>
    <w:rsid w:val="0019079D"/>
    <w:pPr>
      <w:spacing w:line="320" w:lineRule="atLeast"/>
    </w:pPr>
    <w:rPr>
      <w:rFonts w:ascii="Avenir LT Std 35 Light" w:eastAsia="ヒラギノ角ゴ Pro W3" w:hAnsi="Avenir LT Std 35 Light"/>
      <w:color w:val="000000"/>
      <w:sz w:val="24"/>
    </w:rPr>
  </w:style>
  <w:style w:type="character" w:customStyle="1" w:styleId="EmphasisGreen">
    <w:name w:val="Emphasis Green"/>
    <w:rsid w:val="0019079D"/>
    <w:rPr>
      <w:rFonts w:ascii="Avenir LT Std 95 Black" w:eastAsia="ヒラギノ角ゴ Pro W3" w:hAnsi="Avenir LT Std 95 Black"/>
      <w:b w:val="0"/>
      <w:i w:val="0"/>
      <w:color w:val="128A7B"/>
      <w:sz w:val="30"/>
    </w:rPr>
  </w:style>
  <w:style w:type="character" w:customStyle="1" w:styleId="Unknown0">
    <w:name w:val="Unknown 0"/>
    <w:semiHidden/>
    <w:rsid w:val="0019079D"/>
  </w:style>
  <w:style w:type="paragraph" w:customStyle="1" w:styleId="ScientificName">
    <w:name w:val="Scientific Name"/>
    <w:rsid w:val="0019079D"/>
    <w:pPr>
      <w:spacing w:line="192" w:lineRule="auto"/>
    </w:pPr>
    <w:rPr>
      <w:rFonts w:ascii="Adelle Basic Italic" w:eastAsia="ヒラギノ角ゴ Pro W3" w:hAnsi="Adelle Basic Italic"/>
      <w:color w:val="659898"/>
      <w:sz w:val="62"/>
    </w:rPr>
  </w:style>
  <w:style w:type="paragraph" w:styleId="Header">
    <w:name w:val="header"/>
    <w:basedOn w:val="Normal"/>
    <w:link w:val="HeaderChar"/>
    <w:locked/>
    <w:rsid w:val="00347252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Footer">
    <w:name w:val="footer"/>
    <w:basedOn w:val="Normal"/>
    <w:link w:val="FooterChar"/>
    <w:locked/>
    <w:rsid w:val="00347252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3FA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3FAA"/>
    <w:rPr>
      <w:rFonts w:ascii="Tahoma" w:eastAsia="ヒラギノ角ゴ Pro W3" w:hAnsi="Tahoma" w:cs="Tahoma"/>
      <w:color w:val="422311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F17BB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7BB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7BBA"/>
    <w:rPr>
      <w:rFonts w:ascii="Helvetica Neue" w:eastAsia="ヒラギノ角ゴ Pro W3" w:hAnsi="Helvetica Neue"/>
      <w:color w:val="422311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17BB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17BBA"/>
    <w:rPr>
      <w:rFonts w:ascii="Helvetica Neue" w:eastAsia="ヒラギノ角ゴ Pro W3" w:hAnsi="Helvetica Neue"/>
      <w:b/>
      <w:bCs/>
      <w:color w:val="42231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Wexcorp\AppData\Local\Temp\Temp1_Species_Signs_Word_Template%20(2).zip\Species%20Signs%20Word%20Templates\CareForTheRare-SpeciesSign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0F3C003-EBDF-418E-BCFE-1814633381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CareForTheRare-SpeciesSignTemplate</Template>
  <TotalTime>0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ASCD</Company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Wexcorp</dc:creator>
  <cp:lastModifiedBy>Abby</cp:lastModifiedBy>
  <cp:revision>3</cp:revision>
  <cp:lastPrinted>2012-05-02T23:04:00Z</cp:lastPrinted>
  <dcterms:created xsi:type="dcterms:W3CDTF">2014-01-25T04:35:00Z</dcterms:created>
  <dcterms:modified xsi:type="dcterms:W3CDTF">2014-01-25T04:41:00Z</dcterms:modified>
</cp:coreProperties>
</file>