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7954F8" w14:textId="77777777" w:rsidR="00B02AAF" w:rsidRDefault="00F00185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5BD6817" wp14:editId="0E4F0477">
                <wp:simplePos x="0" y="0"/>
                <wp:positionH relativeFrom="column">
                  <wp:posOffset>4501515</wp:posOffset>
                </wp:positionH>
                <wp:positionV relativeFrom="paragraph">
                  <wp:posOffset>6394450</wp:posOffset>
                </wp:positionV>
                <wp:extent cx="210185" cy="248285"/>
                <wp:effectExtent l="0" t="0" r="0" b="5715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54.45pt;margin-top:503.5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" path="m0,94836l80284,94837,105093,,129901,94837,210185,94836,145234,153448,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086AEF00" wp14:editId="095F7519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A1C4137" w14:textId="77777777" w:rsidR="00B02AAF" w:rsidRDefault="00B02AAF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Brandegee’s Sage</w:t>
                            </w:r>
                          </w:p>
                          <w:p w14:paraId="48FE9905" w14:textId="6B762B1D" w:rsidR="00B02AAF" w:rsidRPr="008F4A33" w:rsidRDefault="00BC2DC7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Salvia brandeg</w:t>
                            </w:r>
                            <w:r w:rsidR="00B02AAF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ei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" filled="f" stroked="f" strokeweight="1pt">
                <v:shadow opacity="49150f"/>
                <v:path arrowok="t"/>
                <v:textbox inset="0,0,0,0">
                  <w:txbxContent>
                    <w:p w14:paraId="1A1C4137" w14:textId="77777777" w:rsidR="00B02AAF" w:rsidRDefault="00B02AAF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  <w:sz w:val="108"/>
                        </w:rPr>
                      </w:pP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Brandegee’s Sage</w:t>
                      </w:r>
                    </w:p>
                    <w:p w14:paraId="48FE9905" w14:textId="6B762B1D" w:rsidR="00B02AAF" w:rsidRPr="008F4A33" w:rsidRDefault="00BC2DC7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Salvia b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randeg</w:t>
                      </w:r>
                      <w:r w:rsidR="00B02AAF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ei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2E1BE5FF" wp14:editId="7F533E07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3F21A52" w14:textId="77777777" w:rsidR="00B02AAF" w:rsidRDefault="00B02AAF" w:rsidP="007667D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BCB404D" wp14:editId="5F6E8D08">
                                  <wp:extent cx="2743200" cy="1618488"/>
                                  <wp:effectExtent l="0" t="0" r="0" b="127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6184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7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14:paraId="63F21A52" w14:textId="77777777" w:rsidR="00B02AAF" w:rsidRDefault="00B02AAF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BCB404D" wp14:editId="5F6E8D08">
                            <wp:extent cx="2743200" cy="1618488"/>
                            <wp:effectExtent l="0" t="0" r="0" b="127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6184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7F7CF1" wp14:editId="30E900B2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2E4E3F" w14:textId="2A282269" w:rsidR="00B02AAF" w:rsidRPr="00C16330" w:rsidRDefault="00B02AA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P</w:t>
                            </w:r>
                            <w:r w:rsidR="00BC2DC7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HOTO BY: SCOTT ZONA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2" o:spid="_x0000_s1028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14:paraId="4B2E4E3F" w14:textId="2A282269" w:rsidR="00B02AAF" w:rsidRPr="00C16330" w:rsidRDefault="00B02AA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P</w:t>
                      </w:r>
                      <w:r w:rsidR="00BC2DC7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HOTO BY: SCOTT ZONA</w:t>
                      </w:r>
                    </w:p>
                  </w:txbxContent>
                </v:textbox>
              </v:shape>
            </w:pict>
          </mc:Fallback>
        </mc:AlternateContent>
      </w:r>
      <w:r w:rsidR="007370AB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75CC69A7" wp14:editId="3DFE2653">
                <wp:simplePos x="0" y="0"/>
                <wp:positionH relativeFrom="page">
                  <wp:posOffset>4669155</wp:posOffset>
                </wp:positionH>
                <wp:positionV relativeFrom="page">
                  <wp:posOffset>2167255</wp:posOffset>
                </wp:positionV>
                <wp:extent cx="4931410" cy="3629025"/>
                <wp:effectExtent l="0" t="0" r="2540" b="952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62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9A4D774" w14:textId="77777777" w:rsidR="00B02AAF" w:rsidRPr="006C09D0" w:rsidRDefault="00B02AAF" w:rsidP="007370AB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N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amed afte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r an early American botanist, I am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 beautiful sag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 with shimmering, blue flowers</w:t>
                            </w:r>
                            <w:r w:rsidR="00460029">
                              <w:rPr>
                                <w:rFonts w:ascii="Georgia" w:eastAsia="Times New Roman" w:hAnsi="Georgia" w:cs="Georgia"/>
                                <w:color w:val="262626"/>
                                <w:sz w:val="28"/>
                                <w:szCs w:val="28"/>
                              </w:rPr>
                              <w:t>.</w:t>
                            </w:r>
                            <w:r w:rsidR="00460029" w:rsidRP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love the full sun, </w:t>
                            </w:r>
                            <w:r w:rsidR="00460029" w:rsidRP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dry conditions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</w:t>
                            </w:r>
                            <w:r w:rsidR="00460029" w:rsidRP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and will grow in 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clay or sandy</w:t>
                            </w:r>
                            <w:r w:rsidR="00460029" w:rsidRP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soil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. 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live on Santa Rosa Island and in coastal areas of northwestern Baja California.</w:t>
                            </w:r>
                          </w:p>
                          <w:p w14:paraId="33EA362A" w14:textId="77777777" w:rsidR="00B02AAF" w:rsidRPr="00B02AAF" w:rsidRDefault="00B02AAF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On Santa Rosa Island, tramplin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g by non-native cattle and elk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makes it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extremely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difficult for me to survive and grow.</w:t>
                            </w:r>
                          </w:p>
                          <w:p w14:paraId="3B2CA580" w14:textId="77777777" w:rsidR="00B02AAF" w:rsidRPr="00B02AAF" w:rsidRDefault="00B02AAF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Thanks to restoration efforts on Santa Rosa Island, my numbers are now recovering! </w:t>
                            </w:r>
                            <w:r w:rsidR="00460029" w:rsidRP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Like all sag</w:t>
                            </w:r>
                            <w:r w:rsidR="0046002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es, I am extremely fragrant and I’m sure you’ll think I smell great.</w:t>
                            </w:r>
                          </w:p>
                          <w:p w14:paraId="3AD5FAD7" w14:textId="77777777" w:rsidR="00B02AAF" w:rsidRPr="00B02AAF" w:rsidRDefault="00B02AAF" w:rsidP="00B02AAF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Help support 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local botanic gardens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that cons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erve and preserve California’s n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ative flora by donating, becoming a member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or </w:t>
                            </w:r>
                            <w:r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even </w:t>
                            </w:r>
                            <w:r w:rsidRPr="00B02AA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volunteering.</w:t>
                            </w:r>
                          </w:p>
                          <w:p w14:paraId="3E04CDB1" w14:textId="77777777" w:rsidR="00B02AAF" w:rsidRPr="006C09D0" w:rsidRDefault="00B02AAF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9" style="position:absolute;margin-left:367.65pt;margin-top:170.65pt;width:388.3pt;height:285.7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" filled="f" stroked="f" strokeweight="1pt">
                <v:shadow opacity="49150f"/>
                <v:path arrowok="t"/>
                <v:textbox inset="0,0,0,0">
                  <w:txbxContent>
                    <w:p w14:paraId="29A4D774" w14:textId="77777777" w:rsidR="00B02AAF" w:rsidRPr="006C09D0" w:rsidRDefault="00B02AAF" w:rsidP="007370AB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N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amed afte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r an early American botanist, I am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 beautiful sag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 with shimmering, blue flowers</w:t>
                      </w:r>
                      <w:r w:rsidR="00460029">
                        <w:rPr>
                          <w:rFonts w:ascii="Georgia" w:eastAsia="Times New Roman" w:hAnsi="Georgia" w:cs="Georgia"/>
                          <w:color w:val="262626"/>
                          <w:sz w:val="28"/>
                          <w:szCs w:val="28"/>
                        </w:rPr>
                        <w:t>.</w:t>
                      </w:r>
                      <w:r w:rsidR="00460029" w:rsidRP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love the full sun, </w:t>
                      </w:r>
                      <w:r w:rsidR="00460029" w:rsidRP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dry conditions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</w:t>
                      </w:r>
                      <w:r w:rsidR="00460029" w:rsidRP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and will grow in 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clay or sandy</w:t>
                      </w:r>
                      <w:r w:rsidR="00460029" w:rsidRP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soil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. 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live on Santa Rosa Island and in coastal areas of northwestern Baja California.</w:t>
                      </w:r>
                    </w:p>
                    <w:p w14:paraId="33EA362A" w14:textId="77777777" w:rsidR="00B02AAF" w:rsidRPr="00B02AAF" w:rsidRDefault="00B02AAF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On Santa Rosa Island, tramplin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g by non-native cattle and elk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makes it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extremely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difficult for me to survive and grow.</w:t>
                      </w:r>
                    </w:p>
                    <w:p w14:paraId="3B2CA580" w14:textId="77777777" w:rsidR="00B02AAF" w:rsidRPr="00B02AAF" w:rsidRDefault="00B02AAF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Thanks to restoration efforts on Santa Rosa Island, my numbers are now recovering! </w:t>
                      </w:r>
                      <w:r w:rsidR="00460029" w:rsidRP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Like all sag</w:t>
                      </w:r>
                      <w:r w:rsidR="0046002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es, I am extremely fragrant and I’m sure you’ll think I smell great.</w:t>
                      </w:r>
                    </w:p>
                    <w:p w14:paraId="3AD5FAD7" w14:textId="77777777" w:rsidR="00B02AAF" w:rsidRPr="00B02AAF" w:rsidRDefault="00B02AAF" w:rsidP="00B02AAF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Help support 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local botanic gardens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that cons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erve and preserve California’s n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ative flora by donating, becoming a member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or </w:t>
                      </w:r>
                      <w:r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even </w:t>
                      </w:r>
                      <w:r w:rsidRPr="00B02AA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volunteering.</w:t>
                      </w:r>
                    </w:p>
                    <w:p w14:paraId="3E04CDB1" w14:textId="77777777" w:rsidR="00B02AAF" w:rsidRPr="006C09D0" w:rsidRDefault="00B02AAF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bookmarkStart w:id="0" w:name="_GoBack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5A112554" wp14:editId="5465AA94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bookmarkEnd w:id="0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56E89D8" wp14:editId="6CAAE7A7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FD2565A" w14:textId="77777777" w:rsidR="00B02AAF" w:rsidRPr="008F4A33" w:rsidRDefault="00B02AAF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14:paraId="4347B31B" w14:textId="77777777" w:rsidR="00B02AAF" w:rsidRPr="008F4A33" w:rsidRDefault="00B02AAF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14:paraId="30AEE8C1" w14:textId="77777777" w:rsidR="00B02AAF" w:rsidRPr="008F4A33" w:rsidRDefault="00B02AAF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>
                  <w:txbxContent>
                    <w:p w14:paraId="7FD2565A" w14:textId="77777777" w:rsidR="00B02AAF" w:rsidRPr="008F4A33" w:rsidRDefault="00B02AAF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14:paraId="4347B31B" w14:textId="77777777" w:rsidR="00B02AAF" w:rsidRPr="008F4A33" w:rsidRDefault="00B02AAF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14:paraId="30AEE8C1" w14:textId="77777777" w:rsidR="00B02AAF" w:rsidRPr="008F4A33" w:rsidRDefault="00B02AAF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7385D6BE" wp14:editId="708C3892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02AAF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C4389A9" w14:textId="77777777" w:rsidR="00B02AAF" w:rsidRDefault="00B02AAF" w:rsidP="00B02AAF">
      <w:pPr>
        <w:spacing w:line="240" w:lineRule="auto"/>
      </w:pPr>
      <w:r>
        <w:separator/>
      </w:r>
    </w:p>
  </w:endnote>
  <w:endnote w:type="continuationSeparator" w:id="0">
    <w:p w14:paraId="3A5730E2" w14:textId="77777777" w:rsidR="00B02AAF" w:rsidRDefault="00B02AAF" w:rsidP="00B02AA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633B7D" w14:textId="77777777" w:rsidR="00B02AAF" w:rsidRDefault="00B02AAF" w:rsidP="00B02AAF">
      <w:pPr>
        <w:spacing w:line="240" w:lineRule="auto"/>
      </w:pPr>
      <w:r>
        <w:separator/>
      </w:r>
    </w:p>
  </w:footnote>
  <w:footnote w:type="continuationSeparator" w:id="0">
    <w:p w14:paraId="7A848D24" w14:textId="77777777" w:rsidR="00B02AAF" w:rsidRDefault="00B02AAF" w:rsidP="00B02AAF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E2BF5"/>
    <w:rsid w:val="00280F3F"/>
    <w:rsid w:val="002B2895"/>
    <w:rsid w:val="003D0E28"/>
    <w:rsid w:val="003E4153"/>
    <w:rsid w:val="004128DE"/>
    <w:rsid w:val="00423FAA"/>
    <w:rsid w:val="00430DDE"/>
    <w:rsid w:val="00436750"/>
    <w:rsid w:val="00460029"/>
    <w:rsid w:val="004A3D2D"/>
    <w:rsid w:val="004B43D3"/>
    <w:rsid w:val="004D7A7A"/>
    <w:rsid w:val="004E6666"/>
    <w:rsid w:val="005508CF"/>
    <w:rsid w:val="005E5E65"/>
    <w:rsid w:val="006574F7"/>
    <w:rsid w:val="006A4336"/>
    <w:rsid w:val="006C09D0"/>
    <w:rsid w:val="006F2393"/>
    <w:rsid w:val="007370AB"/>
    <w:rsid w:val="007667D9"/>
    <w:rsid w:val="008139B2"/>
    <w:rsid w:val="00830FB6"/>
    <w:rsid w:val="00887099"/>
    <w:rsid w:val="008A498E"/>
    <w:rsid w:val="008F4A33"/>
    <w:rsid w:val="00917E77"/>
    <w:rsid w:val="00981BB0"/>
    <w:rsid w:val="00B02AAF"/>
    <w:rsid w:val="00B1510F"/>
    <w:rsid w:val="00B62568"/>
    <w:rsid w:val="00BB71E5"/>
    <w:rsid w:val="00BC2DC7"/>
    <w:rsid w:val="00C04F18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EA0D8B"/>
    <w:rsid w:val="00F00185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  <w14:docId w14:val="4735FC6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E08BE2-C0E6-CA4B-AC31-7A8BCD32A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0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2013-06-20T19:51:00Z</cp:lastPrinted>
  <dcterms:created xsi:type="dcterms:W3CDTF">2013-06-25T20:50:00Z</dcterms:created>
  <dcterms:modified xsi:type="dcterms:W3CDTF">2013-06-25T20:50:00Z</dcterms:modified>
</cp:coreProperties>
</file>