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4584" w:rsidRDefault="00A079BF" w:rsidP="00C5629F">
      <w:pPr>
        <w:pStyle w:val="BodyText1"/>
        <w:rPr>
          <w:rFonts w:ascii="Times New Roman" w:eastAsia="Times New Roman" w:hAnsi="Times New Roman"/>
          <w:color w:val="auto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34EA2717" wp14:editId="15EA7EB1">
                <wp:simplePos x="0" y="0"/>
                <wp:positionH relativeFrom="page">
                  <wp:posOffset>4669155</wp:posOffset>
                </wp:positionH>
                <wp:positionV relativeFrom="page">
                  <wp:posOffset>2167255</wp:posOffset>
                </wp:positionV>
                <wp:extent cx="4931410" cy="3885565"/>
                <wp:effectExtent l="0" t="0" r="21590" b="635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931410" cy="3885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84584" w:rsidRPr="00F76905" w:rsidRDefault="00D457E2" w:rsidP="00A079BF">
                            <w:pPr>
                              <w:pStyle w:val="BodyText1"/>
                              <w:spacing w:after="240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About me: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 am</w:t>
                            </w:r>
                            <w:r w:rsidR="00A079BF" w:rsidRP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the rarest pine in</w:t>
                            </w:r>
                            <w:r w:rsid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all of</w:t>
                            </w:r>
                            <w:r w:rsidR="00A079BF" w:rsidRP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North America</w:t>
                            </w:r>
                            <w:r w:rsid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. My </w:t>
                            </w:r>
                            <w:r w:rsidR="00A079BF" w:rsidRP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mainland population, in and near the Torrey Pines State Reserve</w:t>
                            </w:r>
                            <w:r w:rsid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,</w:t>
                            </w:r>
                            <w:r w:rsidR="00A079BF" w:rsidRP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is confined to the low coastal bluffs flanking the Soledad Valley in San</w:t>
                            </w:r>
                            <w:r w:rsid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A079BF" w:rsidRP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Diego County, California.</w:t>
                            </w:r>
                            <w:r w:rsid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My</w:t>
                            </w:r>
                            <w:r w:rsidR="00A079BF" w:rsidRP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other population </w:t>
                            </w:r>
                            <w:r w:rsid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exists</w:t>
                            </w:r>
                            <w:r w:rsidR="00A079BF" w:rsidRP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on Santa Rosa Island off the coast</w:t>
                            </w:r>
                            <w:r w:rsid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A079BF" w:rsidRP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of southern California,</w:t>
                            </w:r>
                          </w:p>
                          <w:p w:rsidR="004128DE" w:rsidRPr="00F76905" w:rsidRDefault="00D457E2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Why I’m rare: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  <w:sz w:val="30"/>
                              </w:rPr>
                              <w:t xml:space="preserve"> </w:t>
                            </w:r>
                            <w:r w:rsidR="00F76905" w:rsidRPr="00F76905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 am under attack from five-</w:t>
                            </w:r>
                            <w:proofErr w:type="spellStart"/>
                            <w:r w:rsidR="00F76905" w:rsidRPr="00F76905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spined</w:t>
                            </w:r>
                            <w:proofErr w:type="spellEnd"/>
                            <w:r w:rsidR="00F76905" w:rsidRPr="00F76905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engraver beetles (</w:t>
                            </w:r>
                            <w:proofErr w:type="spellStart"/>
                            <w:r w:rsidR="00F76905" w:rsidRPr="004E2C8D">
                              <w:rPr>
                                <w:rFonts w:ascii="Arial" w:hAnsi="Arial" w:cs="Arial"/>
                                <w:i/>
                                <w:color w:val="auto"/>
                                <w:sz w:val="26"/>
                                <w:szCs w:val="26"/>
                              </w:rPr>
                              <w:t>Ips</w:t>
                            </w:r>
                            <w:proofErr w:type="spellEnd"/>
                            <w:r w:rsidR="00F76905" w:rsidRPr="004E2C8D">
                              <w:rPr>
                                <w:rFonts w:ascii="Arial" w:hAnsi="Arial" w:cs="Arial"/>
                                <w:i/>
                                <w:color w:val="auto"/>
                                <w:sz w:val="26"/>
                                <w:szCs w:val="26"/>
                              </w:rPr>
                              <w:t xml:space="preserve"> </w:t>
                            </w:r>
                            <w:proofErr w:type="spellStart"/>
                            <w:r w:rsidR="00F76905" w:rsidRPr="004E2C8D">
                              <w:rPr>
                                <w:rFonts w:ascii="Arial" w:hAnsi="Arial" w:cs="Arial"/>
                                <w:i/>
                                <w:color w:val="auto"/>
                                <w:sz w:val="26"/>
                                <w:szCs w:val="26"/>
                              </w:rPr>
                              <w:t>paraconfusus</w:t>
                            </w:r>
                            <w:proofErr w:type="spellEnd"/>
                            <w:r w:rsidR="00F76905" w:rsidRPr="00F76905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) </w:t>
                            </w:r>
                            <w:proofErr w:type="gramStart"/>
                            <w:r w:rsidR="00F76905" w:rsidRPr="00F76905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who</w:t>
                            </w:r>
                            <w:proofErr w:type="gramEnd"/>
                            <w:r w:rsidR="00F76905" w:rsidRPr="00F76905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lay their eggs under my bark. When the larvae hatch they love to eat my inner bark and other parts that are essential for me to continue to grow.</w:t>
                            </w:r>
                          </w:p>
                          <w:p w:rsidR="00484584" w:rsidRPr="006C09D0" w:rsidRDefault="00D457E2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My story: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F76905" w:rsidRPr="00F76905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I am the only pine tree you will see in the Torrey Pines State Reserve. I tend to grow larger in the Garden than the wild.</w:t>
                            </w:r>
                            <w:r w:rsid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My branches hold l</w:t>
                            </w:r>
                            <w:r w:rsidR="00A079BF" w:rsidRP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arge woody cones (4 to 6 inches) with thick scales ending in a thick, straig</w:t>
                            </w:r>
                            <w:r w:rsid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ht spine.  </w:t>
                            </w:r>
                          </w:p>
                          <w:p w:rsidR="00484584" w:rsidRPr="006C09D0" w:rsidRDefault="00D457E2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How you can help: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A079BF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Volunteer to help </w:t>
                            </w:r>
                            <w:r w:rsidR="00F76905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restore my natural home and prevent these aggressive beetles from munching on my inner bark.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367.65pt;margin-top:170.65pt;width:388.3pt;height:305.95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" filled="f" stroked="f" strokeweight="1pt">
                <v:shadow color="black" opacity="49150f" offset=".74833mm,.74833mm"/>
                <v:path arrowok="t"/>
                <v:textbox inset="0,0,0,0">
                  <w:txbxContent>
                    <w:p w:rsidR="00484584" w:rsidRPr="00F76905" w:rsidRDefault="00D457E2" w:rsidP="00A079BF">
                      <w:pPr>
                        <w:pStyle w:val="BodyText1"/>
                        <w:spacing w:after="240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About me: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I am</w:t>
                      </w:r>
                      <w:r w:rsidR="00A079BF" w:rsidRP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the rarest pine in</w:t>
                      </w:r>
                      <w:r w:rsid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all of</w:t>
                      </w:r>
                      <w:r w:rsidR="00A079BF" w:rsidRP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North America</w:t>
                      </w:r>
                      <w:r w:rsid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. My </w:t>
                      </w:r>
                      <w:r w:rsidR="00A079BF" w:rsidRP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mainland population, in and near the Torrey Pines State Reserve</w:t>
                      </w:r>
                      <w:r w:rsid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,</w:t>
                      </w:r>
                      <w:r w:rsidR="00A079BF" w:rsidRP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is confined to the low coastal bluffs flanking the Soledad Valley in San</w:t>
                      </w:r>
                      <w:r w:rsid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</w:t>
                      </w:r>
                      <w:r w:rsidR="00A079BF" w:rsidRP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Diego County, California.</w:t>
                      </w:r>
                      <w:r w:rsid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My</w:t>
                      </w:r>
                      <w:r w:rsidR="00A079BF" w:rsidRP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other population </w:t>
                      </w:r>
                      <w:r w:rsid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exists</w:t>
                      </w:r>
                      <w:r w:rsidR="00A079BF" w:rsidRP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on Santa Rosa Island off the coast</w:t>
                      </w:r>
                      <w:r w:rsid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</w:t>
                      </w:r>
                      <w:r w:rsidR="00A079BF" w:rsidRP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of southern California,</w:t>
                      </w:r>
                    </w:p>
                    <w:p w:rsidR="004128DE" w:rsidRPr="00F76905" w:rsidRDefault="00D457E2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Why I’m rare:</w:t>
                      </w:r>
                      <w:r w:rsidRPr="008F4A33">
                        <w:rPr>
                          <w:rFonts w:ascii="Arial" w:hAnsi="Arial" w:cs="Arial"/>
                          <w:color w:val="926306"/>
                          <w:sz w:val="30"/>
                        </w:rPr>
                        <w:t xml:space="preserve"> </w:t>
                      </w:r>
                      <w:r w:rsidR="00F76905" w:rsidRPr="00F76905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I am under attack from five-</w:t>
                      </w:r>
                      <w:proofErr w:type="spellStart"/>
                      <w:r w:rsidR="00F76905" w:rsidRPr="00F76905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spined</w:t>
                      </w:r>
                      <w:proofErr w:type="spellEnd"/>
                      <w:r w:rsidR="00F76905" w:rsidRPr="00F76905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engraver beetles (</w:t>
                      </w:r>
                      <w:proofErr w:type="spellStart"/>
                      <w:r w:rsidR="00F76905" w:rsidRPr="004E2C8D">
                        <w:rPr>
                          <w:rFonts w:ascii="Arial" w:hAnsi="Arial" w:cs="Arial"/>
                          <w:i/>
                          <w:color w:val="auto"/>
                          <w:sz w:val="26"/>
                          <w:szCs w:val="26"/>
                        </w:rPr>
                        <w:t>Ips</w:t>
                      </w:r>
                      <w:proofErr w:type="spellEnd"/>
                      <w:r w:rsidR="00F76905" w:rsidRPr="004E2C8D">
                        <w:rPr>
                          <w:rFonts w:ascii="Arial" w:hAnsi="Arial" w:cs="Arial"/>
                          <w:i/>
                          <w:color w:val="auto"/>
                          <w:sz w:val="26"/>
                          <w:szCs w:val="26"/>
                        </w:rPr>
                        <w:t xml:space="preserve"> </w:t>
                      </w:r>
                      <w:proofErr w:type="spellStart"/>
                      <w:r w:rsidR="00F76905" w:rsidRPr="004E2C8D">
                        <w:rPr>
                          <w:rFonts w:ascii="Arial" w:hAnsi="Arial" w:cs="Arial"/>
                          <w:i/>
                          <w:color w:val="auto"/>
                          <w:sz w:val="26"/>
                          <w:szCs w:val="26"/>
                        </w:rPr>
                        <w:t>paraconfusus</w:t>
                      </w:r>
                      <w:proofErr w:type="spellEnd"/>
                      <w:r w:rsidR="00F76905" w:rsidRPr="00F76905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) </w:t>
                      </w:r>
                      <w:proofErr w:type="gramStart"/>
                      <w:r w:rsidR="00F76905" w:rsidRPr="00F76905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who</w:t>
                      </w:r>
                      <w:proofErr w:type="gramEnd"/>
                      <w:r w:rsidR="00F76905" w:rsidRPr="00F76905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lay their eggs under my bark. When the larvae hatch they love to eat my inner bark and other parts that are essential for me to continue to grow.</w:t>
                      </w:r>
                    </w:p>
                    <w:p w:rsidR="00484584" w:rsidRPr="006C09D0" w:rsidRDefault="00D457E2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My story: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F76905" w:rsidRPr="00F76905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I am the only pine tree you will see in the Torrey Pines State Reserve. I tend to grow larger in the Garden than the wild.</w:t>
                      </w:r>
                      <w:r w:rsid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My branches hold l</w:t>
                      </w:r>
                      <w:r w:rsidR="00A079BF" w:rsidRP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arge woody cones (4 to 6 inches) with thick scales ending in a thick, straig</w:t>
                      </w:r>
                      <w:r w:rsid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ht spine.  </w:t>
                      </w:r>
                    </w:p>
                    <w:p w:rsidR="00484584" w:rsidRPr="006C09D0" w:rsidRDefault="00D457E2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How you can help: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A079BF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Volunteer to help </w:t>
                      </w:r>
                      <w:r w:rsidR="00F76905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restore my natural home and prevent these aggressive beetles from munching on my inner bark.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F76905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87B1EB2" wp14:editId="06557A72">
                <wp:simplePos x="0" y="0"/>
                <wp:positionH relativeFrom="column">
                  <wp:posOffset>4458969</wp:posOffset>
                </wp:positionH>
                <wp:positionV relativeFrom="paragraph">
                  <wp:posOffset>6429777</wp:posOffset>
                </wp:positionV>
                <wp:extent cx="219281" cy="204703"/>
                <wp:effectExtent l="0" t="0" r="9525" b="0"/>
                <wp:wrapNone/>
                <wp:docPr id="9" name="5-Point Sta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219281" cy="204703"/>
                        </a:xfrm>
                        <a:prstGeom prst="star5">
                          <a:avLst/>
                        </a:prstGeom>
                        <a:solidFill>
                          <a:srgbClr val="926306"/>
                        </a:solidFill>
                        <a:ln w="3175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9" o:spid="_x0000_s1026" style="position:absolute;margin-left:351.1pt;margin-top:506.3pt;width:17.25pt;height:16.1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9281,204703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" path="m0,78189l83758,78190,109641,,135523,78190,219281,78189,151519,126513,177402,204702,109641,156378,41879,204702,67762,126513,,78189xe" fillcolor="#926306" stroked="f" strokeweight=".25pt">
                <v:path arrowok="t" o:connecttype="custom" o:connectlocs="0,78189;83758,78190;109641,0;135523,78190;219281,78189;151519,126513;177402,204702;109641,156378;41879,204702;67762,126513;0,78189" o:connectangles="0,0,0,0,0,0,0,0,0,0,0"/>
              </v:shape>
            </w:pict>
          </mc:Fallback>
        </mc:AlternateContent>
      </w:r>
      <w:r w:rsidR="006574F7"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18470A7C" wp14:editId="7869EAD2">
                <wp:simplePos x="0" y="0"/>
                <wp:positionH relativeFrom="page">
                  <wp:posOffset>427990</wp:posOffset>
                </wp:positionH>
                <wp:positionV relativeFrom="page">
                  <wp:posOffset>396875</wp:posOffset>
                </wp:positionV>
                <wp:extent cx="9058910" cy="1342390"/>
                <wp:effectExtent l="0" t="0" r="8890" b="10160"/>
                <wp:wrapNone/>
                <wp:docPr id="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58910" cy="134239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F76905" w:rsidRDefault="00F76905" w:rsidP="007667D9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>Torrey Pine</w:t>
                            </w:r>
                          </w:p>
                          <w:p w:rsidR="00F76905" w:rsidRPr="00F76905" w:rsidRDefault="005C233C" w:rsidP="00F76905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Pinus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torreyana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 xml:space="preserve"> subsp.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t</w:t>
                            </w:r>
                            <w:r w:rsidR="00F76905" w:rsidRPr="00F76905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orreyana</w:t>
                            </w:r>
                            <w:proofErr w:type="spellEnd"/>
                          </w:p>
                          <w:p w:rsidR="00484584" w:rsidRPr="008F4A33" w:rsidRDefault="00995645" w:rsidP="00F76905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92630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7" style="position:absolute;margin-left:33.7pt;margin-top:31.25pt;width:713.3pt;height:105.7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" filled="f" stroked="f" strokeweight="1pt">
                <v:shadow opacity="49150f"/>
                <v:path arrowok="t"/>
                <v:textbox inset="0,0,0,0">
                  <w:txbxContent>
                    <w:p w:rsidR="00F76905" w:rsidRDefault="00F76905" w:rsidP="007667D9">
                      <w:pPr>
                        <w:spacing w:after="120" w:line="240" w:lineRule="auto"/>
                        <w:rPr>
                          <w:rFonts w:ascii="Arial" w:hAnsi="Arial" w:cs="Arial"/>
                          <w:color w:val="926306"/>
                          <w:sz w:val="108"/>
                        </w:rPr>
                      </w:pPr>
                      <w:r>
                        <w:rPr>
                          <w:rFonts w:ascii="Arial" w:hAnsi="Arial" w:cs="Arial"/>
                          <w:color w:val="926306"/>
                          <w:sz w:val="108"/>
                        </w:rPr>
                        <w:t>Torrey Pine</w:t>
                      </w:r>
                    </w:p>
                    <w:p w:rsidR="00F76905" w:rsidRPr="00F76905" w:rsidRDefault="005C233C" w:rsidP="00F76905">
                      <w:pPr>
                        <w:spacing w:after="120" w:line="240" w:lineRule="auto"/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Pinus</w:t>
                      </w:r>
                      <w:proofErr w:type="spellEnd"/>
                      <w:r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torreyana</w:t>
                      </w:r>
                      <w:proofErr w:type="spellEnd"/>
                      <w:r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 xml:space="preserve"> subsp. </w:t>
                      </w:r>
                      <w:proofErr w:type="spellStart"/>
                      <w:r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t</w:t>
                      </w:r>
                      <w:bookmarkStart w:id="1" w:name="_GoBack"/>
                      <w:bookmarkEnd w:id="1"/>
                      <w:r w:rsidR="00F76905" w:rsidRPr="00F76905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orreyana</w:t>
                      </w:r>
                      <w:proofErr w:type="spellEnd"/>
                    </w:p>
                    <w:p w:rsidR="00484584" w:rsidRPr="008F4A33" w:rsidRDefault="005C233C" w:rsidP="00F76905">
                      <w:pPr>
                        <w:spacing w:after="120" w:line="240" w:lineRule="auto"/>
                        <w:rPr>
                          <w:rFonts w:ascii="Arial" w:hAnsi="Arial" w:cs="Arial"/>
                          <w:color w:val="926306"/>
                        </w:rPr>
                      </w:pP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6C09D0">
        <w:rPr>
          <w:noProof/>
        </w:rPr>
        <mc:AlternateContent>
          <mc:Choice Requires="wps">
            <w:drawing>
              <wp:anchor distT="0" distB="0" distL="114300" distR="114300" simplePos="0" relativeHeight="251667455" behindDoc="0" locked="0" layoutInCell="1" allowOverlap="1" wp14:anchorId="126267D6" wp14:editId="643645CC">
                <wp:simplePos x="0" y="0"/>
                <wp:positionH relativeFrom="column">
                  <wp:posOffset>4128135</wp:posOffset>
                </wp:positionH>
                <wp:positionV relativeFrom="paragraph">
                  <wp:posOffset>5425440</wp:posOffset>
                </wp:positionV>
                <wp:extent cx="3078480" cy="1784985"/>
                <wp:effectExtent l="0" t="0" r="7620" b="5715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78480" cy="1784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7667D9" w:rsidRDefault="007667D9" w:rsidP="007667D9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ECF000D" wp14:editId="5641BD6D">
                                  <wp:extent cx="2741310" cy="1571222"/>
                                  <wp:effectExtent l="0" t="0" r="1905" b="3810"/>
                                  <wp:docPr id="15" name="Picture 0" descr="US states map - blank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0" descr="US states map - blank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378" t="10420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43200" cy="15723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8" type="#_x0000_t202" style="position:absolute;margin-left:325.05pt;margin-top:427.2pt;width:242.4pt;height:140.55pt;z-index:2516674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" filled="f" fillcolor="#9bc1ff" stroked="f" strokecolor="#4a7ebb">
                <v:fill color2="#3f80cd" rotate="t" focus="100%" type="gradient">
                  <o:fill v:ext="view" type="gradientUnscaled"/>
                </v:fill>
                <v:shadow opacity="22936f" origin=",.5" offset="0,23000emu"/>
                <v:textbox inset="0,0,0,0">
                  <w:txbxContent>
                    <w:p w:rsidR="007667D9" w:rsidRDefault="007667D9" w:rsidP="007667D9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ECF000D" wp14:editId="5641BD6D">
                            <wp:extent cx="2741310" cy="1571222"/>
                            <wp:effectExtent l="0" t="0" r="1905" b="3810"/>
                            <wp:docPr id="15" name="Picture 0" descr="US states map - blank.gi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0" descr="US states map - blank.gi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378" t="1042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43200" cy="15723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E666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2080C6" wp14:editId="26F8E15B">
                <wp:simplePos x="0" y="0"/>
                <wp:positionH relativeFrom="column">
                  <wp:posOffset>5581650</wp:posOffset>
                </wp:positionH>
                <wp:positionV relativeFrom="paragraph">
                  <wp:posOffset>7082358</wp:posOffset>
                </wp:positionV>
                <wp:extent cx="3853815" cy="276225"/>
                <wp:effectExtent l="0" t="0" r="0" b="9525"/>
                <wp:wrapNone/>
                <wp:docPr id="5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381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39B2" w:rsidRPr="00C16330" w:rsidRDefault="00280F3F" w:rsidP="008139B2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</w:pPr>
                            <w:r w:rsidRPr="00C16330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>P</w:t>
                            </w:r>
                            <w:r w:rsidR="0071699D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>HOTO BY: SANTA ANA BOTANIC GARDEN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32" o:spid="_x0000_s1029" type="#_x0000_t202" style="position:absolute;margin-left:439.5pt;margin-top:557.65pt;width:303.45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:rsidR="008139B2" w:rsidRPr="00C16330" w:rsidRDefault="00280F3F" w:rsidP="008139B2">
                      <w:pPr>
                        <w:jc w:val="right"/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</w:pPr>
                      <w:r w:rsidRPr="00C16330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>P</w:t>
                      </w:r>
                      <w:r w:rsidR="0071699D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 xml:space="preserve">HOTO BY: SANTA ANA BOTANIC </w:t>
                      </w:r>
                      <w:r w:rsidR="0071699D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>GARDEN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0" wp14:anchorId="2D741FB8" wp14:editId="5AF1A6B1">
                <wp:simplePos x="0" y="0"/>
                <wp:positionH relativeFrom="column">
                  <wp:posOffset>828878</wp:posOffset>
                </wp:positionH>
                <wp:positionV relativeFrom="paragraph">
                  <wp:posOffset>2302510</wp:posOffset>
                </wp:positionV>
                <wp:extent cx="3073400" cy="3073400"/>
                <wp:effectExtent l="0" t="0" r="0" b="25400"/>
                <wp:wrapNone/>
                <wp:docPr id="1" name="Oval 3" descr="brighamia insignis in blo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10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dist="23000" dir="5400000" rotWithShape="0">
                            <a:srgbClr val="808080">
                              <a:alpha val="34999"/>
                            </a:srgbClr>
                          </a:outerShdw>
                        </a:effectLst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" o:spid="_x0000_s1026" alt="Description: brighamia insignis in bloom 2" style="position:absolute;margin-left:65.25pt;margin-top:181.3pt;width:242pt;height:24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" o:allowoverlap="f" stroked="f">
                <v:fill r:id="rId11" o:title="brighamia insignis in bloom 2" rotate="t" type="frame"/>
                <v:shadow on="t" color="gray" opacity="22936f" mv:blur="0" origin=",.5" offset="0,23000emu"/>
              </v:oval>
            </w:pict>
          </mc:Fallback>
        </mc:AlternateContent>
      </w:r>
      <w:bookmarkEnd w:id="0"/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394ADC5" wp14:editId="79DB0D65">
                <wp:simplePos x="0" y="0"/>
                <wp:positionH relativeFrom="column">
                  <wp:posOffset>7465060</wp:posOffset>
                </wp:positionH>
                <wp:positionV relativeFrom="paragraph">
                  <wp:posOffset>6096822</wp:posOffset>
                </wp:positionV>
                <wp:extent cx="1146810" cy="866775"/>
                <wp:effectExtent l="0" t="0" r="0" b="9525"/>
                <wp:wrapNone/>
                <wp:docPr id="17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810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Your</w:t>
                            </w:r>
                          </w:p>
                          <w:p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Logo</w:t>
                            </w:r>
                          </w:p>
                          <w:p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30" type="#_x0000_t202" style="position:absolute;margin-left:587.8pt;margin-top:480.05pt;width:90.3pt;height:6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" filled="f" fillcolor="#9bc1ff" stroked="f" strokecolor="#4a7ebb">
                <v:fill color2="#3f80cd" rotate="t" focus="100%" type="gradient">
                  <o:fill v:ext="view" type="gradientUnscaled"/>
                </v:fill>
                <v:shadow opacity="22936f" origin=",.5" offset="0,23000emu"/>
                <v:textbox>
                  <w:txbxContent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Your</w:t>
                      </w:r>
                    </w:p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Logo</w:t>
                      </w:r>
                    </w:p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Here</w:t>
                      </w:r>
                    </w:p>
                  </w:txbxContent>
                </v:textbox>
              </v:shape>
            </w:pict>
          </mc:Fallback>
        </mc:AlternateContent>
      </w:r>
      <w:r w:rsidR="005508CF">
        <w:rPr>
          <w:noProof/>
        </w:rPr>
        <w:drawing>
          <wp:anchor distT="0" distB="0" distL="114300" distR="114300" simplePos="0" relativeHeight="251655168" behindDoc="1" locked="0" layoutInCell="1" allowOverlap="1" wp14:anchorId="639DC9AF" wp14:editId="374F314A">
            <wp:simplePos x="0" y="0"/>
            <wp:positionH relativeFrom="page">
              <wp:posOffset>-17780</wp:posOffset>
            </wp:positionH>
            <wp:positionV relativeFrom="page">
              <wp:posOffset>39370</wp:posOffset>
            </wp:positionV>
            <wp:extent cx="10094976" cy="7799832"/>
            <wp:effectExtent l="0" t="0" r="1905" b="0"/>
            <wp:wrapThrough wrapText="bothSides">
              <wp:wrapPolygon edited="0">
                <wp:start x="0" y="0"/>
                <wp:lineTo x="0" y="21524"/>
                <wp:lineTo x="21563" y="21524"/>
                <wp:lineTo x="21563" y="0"/>
                <wp:lineTo x="0" y="0"/>
              </wp:wrapPolygon>
            </wp:wrapThrough>
            <wp:docPr id="1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4976" cy="7799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84584" w:rsidSect="007667D9">
      <w:pgSz w:w="15840" w:h="12240" w:orient="landscape" w:code="1"/>
      <w:pgMar w:top="360" w:right="360" w:bottom="360" w:left="360" w:header="144" w:footer="144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752FE" w:rsidRDefault="009752FE" w:rsidP="00484584">
      <w:pPr>
        <w:spacing w:line="240" w:lineRule="auto"/>
      </w:pPr>
      <w:r>
        <w:separator/>
      </w:r>
    </w:p>
  </w:endnote>
  <w:endnote w:type="continuationSeparator" w:id="0">
    <w:p w:rsidR="009752FE" w:rsidRDefault="009752FE" w:rsidP="004845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Helvetica Neue">
    <w:panose1 w:val="02000503000000020004"/>
    <w:charset w:val="00"/>
    <w:family w:val="auto"/>
    <w:pitch w:val="variable"/>
    <w:sig w:usb0="80000067" w:usb1="00000000" w:usb2="00000000" w:usb3="00000000" w:csb0="00000001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Avenir LT Std 35 Light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venir LT Std 95 Black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delle Basic Italic">
    <w:altName w:val="Courier New"/>
    <w:panose1 w:val="00000000000000000000"/>
    <w:charset w:val="58"/>
    <w:family w:val="auto"/>
    <w:notTrueType/>
    <w:pitch w:val="variable"/>
    <w:sig w:usb0="00000001" w:usb1="00000000" w:usb2="00000000" w:usb3="00000000" w:csb0="0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752FE" w:rsidRDefault="009752FE" w:rsidP="00484584">
      <w:pPr>
        <w:spacing w:line="240" w:lineRule="auto"/>
      </w:pPr>
      <w:r>
        <w:separator/>
      </w:r>
    </w:p>
  </w:footnote>
  <w:footnote w:type="continuationSeparator" w:id="0">
    <w:p w:rsidR="009752FE" w:rsidRDefault="009752FE" w:rsidP="00484584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doNotDisplayPageBoundaries/>
  <w:embedSystemFonts/>
  <w:bordersDoNotSurroundHeader/>
  <w:bordersDoNotSurroundFooter/>
  <w:proofState w:spelling="clean" w:grammar="clean"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50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23000emu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B23C1"/>
    <w:rsid w:val="0019079D"/>
    <w:rsid w:val="001E2BF5"/>
    <w:rsid w:val="00280F3F"/>
    <w:rsid w:val="002B2895"/>
    <w:rsid w:val="003D0E28"/>
    <w:rsid w:val="004128DE"/>
    <w:rsid w:val="00423FAA"/>
    <w:rsid w:val="00430DDE"/>
    <w:rsid w:val="00436750"/>
    <w:rsid w:val="004A3D2D"/>
    <w:rsid w:val="004B43D3"/>
    <w:rsid w:val="004D7A7A"/>
    <w:rsid w:val="004E2C8D"/>
    <w:rsid w:val="004E6666"/>
    <w:rsid w:val="005508CF"/>
    <w:rsid w:val="005C233C"/>
    <w:rsid w:val="005E5E65"/>
    <w:rsid w:val="006574F7"/>
    <w:rsid w:val="006A4336"/>
    <w:rsid w:val="006C09D0"/>
    <w:rsid w:val="006F2393"/>
    <w:rsid w:val="0071699D"/>
    <w:rsid w:val="007370AB"/>
    <w:rsid w:val="007667D9"/>
    <w:rsid w:val="008139B2"/>
    <w:rsid w:val="00830FB6"/>
    <w:rsid w:val="00887099"/>
    <w:rsid w:val="008A498E"/>
    <w:rsid w:val="008F4A33"/>
    <w:rsid w:val="00917E77"/>
    <w:rsid w:val="009752FE"/>
    <w:rsid w:val="00981BB0"/>
    <w:rsid w:val="00995645"/>
    <w:rsid w:val="00A079BF"/>
    <w:rsid w:val="00B1510F"/>
    <w:rsid w:val="00B62568"/>
    <w:rsid w:val="00BB71E5"/>
    <w:rsid w:val="00C04F18"/>
    <w:rsid w:val="00C16330"/>
    <w:rsid w:val="00C17EEF"/>
    <w:rsid w:val="00C5629F"/>
    <w:rsid w:val="00CB3F77"/>
    <w:rsid w:val="00CE31BC"/>
    <w:rsid w:val="00D25D0B"/>
    <w:rsid w:val="00D36D2C"/>
    <w:rsid w:val="00D457E2"/>
    <w:rsid w:val="00D65DA6"/>
    <w:rsid w:val="00EA0D8B"/>
    <w:rsid w:val="00F07930"/>
    <w:rsid w:val="00F76905"/>
    <w:rsid w:val="00FE1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23000emu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A079B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A079B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jpe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10.png"/><Relationship Id="rId10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10C275-B1DD-084F-BA00-F1A3EDCA81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\Users\Wexcorp\AppData\Local\Temp\Temp1_Species_Signs_Word_Template (2).zip\Species Signs Word Templates\CareForTheRare-SpeciesSignTemplate.dot</Template>
  <TotalTime>1</TotalTime>
  <Pages>1</Pages>
  <Words>1</Words>
  <Characters>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2</cp:revision>
  <cp:lastPrinted>2013-06-20T19:51:00Z</cp:lastPrinted>
  <dcterms:created xsi:type="dcterms:W3CDTF">2013-06-25T20:47:00Z</dcterms:created>
  <dcterms:modified xsi:type="dcterms:W3CDTF">2013-06-25T20:47:00Z</dcterms:modified>
</cp:coreProperties>
</file>