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102008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93871D" wp14:editId="48B340E5">
                <wp:simplePos x="0" y="0"/>
                <wp:positionH relativeFrom="column">
                  <wp:posOffset>4709160</wp:posOffset>
                </wp:positionH>
                <wp:positionV relativeFrom="paragraph">
                  <wp:posOffset>6562090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70.8pt;margin-top:516.7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" path="m,94836r80284,1l105093,r24808,94837l210185,94836r-64951,58612l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40B42221" wp14:editId="598E139E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667D9" w:rsidRDefault="007667D9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2459CE" wp14:editId="6A95D840">
                                  <wp:extent cx="2743200" cy="1618488"/>
                                  <wp:effectExtent l="0" t="0" r="0" b="127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 inset="0,0,0,0">
                  <w:txbxContent>
                    <w:p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12459CE" wp14:editId="6A95D840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EB8D98" wp14:editId="5FA3E200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102008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7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PHOTO BY: </w:t>
                      </w:r>
                      <w:r w:rsidR="00102008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102008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102008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7370AB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2D21F56A" wp14:editId="0AD0AE11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629025"/>
                <wp:effectExtent l="0" t="0" r="2540" b="95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6C09D0" w:rsidRDefault="00D457E2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02008" w:rsidRPr="00446F40">
                              <w:rPr>
                                <w:rFonts w:ascii="Helvetica" w:hAnsi="Helvetica" w:cs="Arial"/>
                                <w:sz w:val="26"/>
                                <w:szCs w:val="26"/>
                              </w:rPr>
                              <w:t xml:space="preserve">I </w:t>
                            </w:r>
                            <w:r w:rsidR="00102008">
                              <w:rPr>
                                <w:rFonts w:ascii="Helvetica" w:hAnsi="Helvetica" w:cs="Arial"/>
                                <w:sz w:val="26"/>
                                <w:szCs w:val="26"/>
                              </w:rPr>
                              <w:t>have rosy pink flowers and little leaves (hence my name!)</w:t>
                            </w:r>
                          </w:p>
                          <w:p w:rsidR="004128DE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was probably always rare in California. My home on the </w:t>
                            </w:r>
                            <w:proofErr w:type="spellStart"/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Otay</w:t>
                            </w:r>
                            <w:proofErr w:type="spellEnd"/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Mesa in San Diego County was destroyed to make way for a housing development.</w:t>
                            </w:r>
                            <w:r w:rsid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Although </w:t>
                            </w:r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extinc</w:t>
                            </w:r>
                            <w:r w:rsid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t in the wild in California,</w:t>
                            </w:r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I still grow along the coast of northwestern Baja California in Mexico.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drought tolerant and can go as long as nine months without water. In the summer I lose my leaves, which helps me conserve water to survive extended periods of drought.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02008" w:rsidRPr="0010200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Water is a limited resource for both plants and humans. Help conserve water by watering your garden in the morning or evening when it’s cooler to minimize evaporation.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367.65pt;margin-top:170.65pt;width:388.3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6C09D0" w:rsidRDefault="00D457E2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02008" w:rsidRPr="00446F40">
                        <w:rPr>
                          <w:rFonts w:ascii="Helvetica" w:hAnsi="Helvetica" w:cs="Arial"/>
                          <w:sz w:val="26"/>
                          <w:szCs w:val="26"/>
                        </w:rPr>
                        <w:t xml:space="preserve">I </w:t>
                      </w:r>
                      <w:r w:rsidR="00102008">
                        <w:rPr>
                          <w:rFonts w:ascii="Helvetica" w:hAnsi="Helvetica" w:cs="Arial"/>
                          <w:sz w:val="26"/>
                          <w:szCs w:val="26"/>
                        </w:rPr>
                        <w:t>have rosy pink flowers and little leaves (hence my name!)</w:t>
                      </w:r>
                    </w:p>
                    <w:p w:rsidR="004128DE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was probably always rare in California. My home on the </w:t>
                      </w:r>
                      <w:proofErr w:type="spellStart"/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Otay</w:t>
                      </w:r>
                      <w:proofErr w:type="spellEnd"/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Mesa in San Diego County was destroyed to make way for a housing development.</w:t>
                      </w:r>
                      <w:r w:rsid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Although </w:t>
                      </w:r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extinc</w:t>
                      </w:r>
                      <w:r w:rsid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t in the wild in California,</w:t>
                      </w:r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 still grow along the coast of northwestern Baja California in Mexico.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drought tolerant and can go as long as nine months without water. In the summer I lose my leaves, which helps me conserve water to survive extended periods of drought.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02008" w:rsidRPr="0010200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Water is a limited resource for both plants and humans. Help conserve water by watering your garden in the morning or evening when it’s cooler to minimize evaporation.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02B26B64" wp14:editId="11CE8B10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bookmarkEnd w:id="0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B98CFA" wp14:editId="58622B16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34B132B7" wp14:editId="0CF35F64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67D9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6F9F28B0" wp14:editId="47E8CBF7">
                <wp:simplePos x="0" y="0"/>
                <wp:positionH relativeFrom="page">
                  <wp:posOffset>424815</wp:posOffset>
                </wp:positionH>
                <wp:positionV relativeFrom="page">
                  <wp:posOffset>393538</wp:posOffset>
                </wp:positionV>
                <wp:extent cx="9058940" cy="1282700"/>
                <wp:effectExtent l="0" t="0" r="8890" b="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40" cy="12827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8F4A33" w:rsidRDefault="00102008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r w:rsidRPr="00102008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 xml:space="preserve">Small </w:t>
                            </w: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l</w:t>
                            </w:r>
                            <w:r w:rsidRPr="00102008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 xml:space="preserve">eaved </w:t>
                            </w: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r</w:t>
                            </w:r>
                            <w:r w:rsidRPr="00102008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ose</w:t>
                            </w:r>
                            <w:r w:rsidR="00D457E2" w:rsidRPr="008F4A33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cr/>
                            </w:r>
                            <w:r w:rsidRPr="0010200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Rosa </w:t>
                            </w:r>
                            <w:proofErr w:type="spellStart"/>
                            <w:r w:rsidRPr="00102008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minutifolia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30" style="position:absolute;margin-left:33.45pt;margin-top:31pt;width:713.3pt;height:101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8F4A33" w:rsidRDefault="00102008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r w:rsidRPr="00102008">
                        <w:rPr>
                          <w:rFonts w:ascii="Arial" w:hAnsi="Arial" w:cs="Arial"/>
                          <w:color w:val="926306"/>
                          <w:sz w:val="108"/>
                        </w:rPr>
                        <w:t xml:space="preserve">Small </w:t>
                      </w: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l</w:t>
                      </w:r>
                      <w:r w:rsidRPr="00102008">
                        <w:rPr>
                          <w:rFonts w:ascii="Arial" w:hAnsi="Arial" w:cs="Arial"/>
                          <w:color w:val="926306"/>
                          <w:sz w:val="108"/>
                        </w:rPr>
                        <w:t xml:space="preserve">eaved </w:t>
                      </w: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r</w:t>
                      </w:r>
                      <w:r w:rsidRPr="00102008">
                        <w:rPr>
                          <w:rFonts w:ascii="Arial" w:hAnsi="Arial" w:cs="Arial"/>
                          <w:color w:val="926306"/>
                          <w:sz w:val="108"/>
                        </w:rPr>
                        <w:t>ose</w:t>
                      </w:r>
                      <w:r w:rsidR="00D457E2" w:rsidRPr="008F4A33">
                        <w:rPr>
                          <w:rFonts w:ascii="Arial" w:hAnsi="Arial" w:cs="Arial"/>
                          <w:color w:val="926306"/>
                          <w:sz w:val="108"/>
                        </w:rPr>
                        <w:cr/>
                      </w:r>
                      <w:r w:rsidRPr="0010200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Rosa </w:t>
                      </w:r>
                      <w:proofErr w:type="spellStart"/>
                      <w:r w:rsidRPr="00102008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minutifolia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16F8" w:rsidRDefault="00B716F8" w:rsidP="00484584">
      <w:pPr>
        <w:spacing w:line="240" w:lineRule="auto"/>
      </w:pPr>
      <w:r>
        <w:separator/>
      </w:r>
    </w:p>
  </w:endnote>
  <w:endnote w:type="continuationSeparator" w:id="0">
    <w:p w:rsidR="00B716F8" w:rsidRDefault="00B716F8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16F8" w:rsidRDefault="00B716F8" w:rsidP="00484584">
      <w:pPr>
        <w:spacing w:line="240" w:lineRule="auto"/>
      </w:pPr>
      <w:r>
        <w:separator/>
      </w:r>
    </w:p>
  </w:footnote>
  <w:footnote w:type="continuationSeparator" w:id="0">
    <w:p w:rsidR="00B716F8" w:rsidRDefault="00B716F8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02008"/>
    <w:rsid w:val="0019079D"/>
    <w:rsid w:val="001E2BF5"/>
    <w:rsid w:val="00280F3F"/>
    <w:rsid w:val="002B2895"/>
    <w:rsid w:val="003D0E28"/>
    <w:rsid w:val="004128DE"/>
    <w:rsid w:val="00423FAA"/>
    <w:rsid w:val="00430DDE"/>
    <w:rsid w:val="00436750"/>
    <w:rsid w:val="004A3D2D"/>
    <w:rsid w:val="004B43D3"/>
    <w:rsid w:val="004D7A7A"/>
    <w:rsid w:val="004E6666"/>
    <w:rsid w:val="005508CF"/>
    <w:rsid w:val="005E5E65"/>
    <w:rsid w:val="006A4336"/>
    <w:rsid w:val="006A5B50"/>
    <w:rsid w:val="006C09D0"/>
    <w:rsid w:val="006F2393"/>
    <w:rsid w:val="007370AB"/>
    <w:rsid w:val="007667D9"/>
    <w:rsid w:val="008139B2"/>
    <w:rsid w:val="00830FB6"/>
    <w:rsid w:val="00887099"/>
    <w:rsid w:val="008A498E"/>
    <w:rsid w:val="008F4A33"/>
    <w:rsid w:val="00917E77"/>
    <w:rsid w:val="00981BB0"/>
    <w:rsid w:val="00AD737A"/>
    <w:rsid w:val="00B1510F"/>
    <w:rsid w:val="00B62568"/>
    <w:rsid w:val="00B716F8"/>
    <w:rsid w:val="00BB71E5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A0D8B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6FB01D-8CE5-2B41-9093-4424DB31A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1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2013-06-25T20:50:00Z</dcterms:created>
  <dcterms:modified xsi:type="dcterms:W3CDTF">2013-06-25T20:50:00Z</dcterms:modified>
</cp:coreProperties>
</file>