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231EF41" w14:textId="77777777" w:rsidR="00484584" w:rsidRDefault="004649F4" w:rsidP="00C5629F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10B45912" wp14:editId="71C9D3D0">
                <wp:simplePos x="0" y="0"/>
                <wp:positionH relativeFrom="page">
                  <wp:posOffset>4643120</wp:posOffset>
                </wp:positionH>
                <wp:positionV relativeFrom="page">
                  <wp:posOffset>2270125</wp:posOffset>
                </wp:positionV>
                <wp:extent cx="4931410" cy="3460750"/>
                <wp:effectExtent l="0" t="0" r="21590" b="19050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931410" cy="3460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C2ED528" w14:textId="77777777" w:rsidR="00522258" w:rsidRPr="006C09D0" w:rsidRDefault="00522258" w:rsidP="00522258">
                            <w:pPr>
                              <w:pStyle w:val="BodyText1"/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About me: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4649F4" w:rsidRPr="004649F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I grow only on </w:t>
                            </w:r>
                            <w:proofErr w:type="spellStart"/>
                            <w:r w:rsidR="004649F4" w:rsidRPr="004649F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Otay</w:t>
                            </w:r>
                            <w:proofErr w:type="spellEnd"/>
                            <w:r w:rsidR="004649F4" w:rsidRPr="004649F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Mountain and San Miguel Mountain in San Diego County, and nowhere else in the world!</w:t>
                            </w:r>
                          </w:p>
                          <w:p w14:paraId="4BB42C08" w14:textId="77777777" w:rsidR="004649F4" w:rsidRDefault="00522258" w:rsidP="00522258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  <w:sz w:val="30"/>
                              </w:rPr>
                              <w:t xml:space="preserve"> </w:t>
                            </w:r>
                            <w:r w:rsidR="004649F4" w:rsidRPr="004649F4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have probably always been rare. I live in these areas because they have an unusual soil type that I can deal with better than other plants.</w:t>
                            </w:r>
                          </w:p>
                          <w:p w14:paraId="5A0A1A34" w14:textId="77777777" w:rsidR="004649F4" w:rsidRDefault="00522258" w:rsidP="00522258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4649F4" w:rsidRPr="004649F4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I am one of the few </w:t>
                            </w:r>
                            <w:proofErr w:type="spellStart"/>
                            <w:r w:rsidR="004649F4" w:rsidRPr="004649F4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manzanitas</w:t>
                            </w:r>
                            <w:proofErr w:type="spellEnd"/>
                            <w:r w:rsidR="004649F4" w:rsidRPr="004649F4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with upright dormant flower clusters. I only come back from seeds after fires burn through my chaparral home. My common name </w:t>
                            </w:r>
                            <w:proofErr w:type="spellStart"/>
                            <w:r w:rsidR="004649F4" w:rsidRPr="004649F4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manzanita</w:t>
                            </w:r>
                            <w:proofErr w:type="spellEnd"/>
                            <w:r w:rsidR="004649F4" w:rsidRPr="004649F4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comes from the Spanish word meaning ‘little apple’ because my fruits look like little apples (although I am not related to apples).</w:t>
                            </w:r>
                          </w:p>
                          <w:p w14:paraId="509C1AED" w14:textId="77777777" w:rsidR="00522258" w:rsidRPr="006C09D0" w:rsidRDefault="00522258" w:rsidP="00522258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4649F4" w:rsidRPr="004649F4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Support organizations that conserve and preserve native flora by donating, becoming a member, or volunteering.</w:t>
                            </w:r>
                          </w:p>
                          <w:p w14:paraId="0FC1CE5E" w14:textId="77777777" w:rsidR="00484584" w:rsidRPr="006C09D0" w:rsidRDefault="00ED060E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365.6pt;margin-top:178.75pt;width:388.3pt;height:272.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" filled="f" stroked="f" strokeweight="1pt">
                <v:shadow opacity="49150f"/>
                <v:path arrowok="t"/>
                <v:textbox inset="0,0,0,0">
                  <w:txbxContent>
                    <w:p w14:paraId="1C2ED528" w14:textId="77777777" w:rsidR="00522258" w:rsidRPr="006C09D0" w:rsidRDefault="00522258" w:rsidP="00522258">
                      <w:pPr>
                        <w:pStyle w:val="BodyText1"/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About me: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4649F4" w:rsidRPr="004649F4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I grow only on </w:t>
                      </w:r>
                      <w:proofErr w:type="spellStart"/>
                      <w:r w:rsidR="004649F4" w:rsidRPr="004649F4">
                        <w:rPr>
                          <w:rFonts w:ascii="Arial" w:hAnsi="Arial" w:cs="Arial"/>
                          <w:sz w:val="26"/>
                          <w:szCs w:val="26"/>
                        </w:rPr>
                        <w:t>Otay</w:t>
                      </w:r>
                      <w:proofErr w:type="spellEnd"/>
                      <w:r w:rsidR="004649F4" w:rsidRPr="004649F4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Mountain and San Miguel Mountain in San Diego County, and nowhere else in the world!</w:t>
                      </w:r>
                    </w:p>
                    <w:p w14:paraId="4BB42C08" w14:textId="77777777" w:rsidR="004649F4" w:rsidRDefault="00522258" w:rsidP="00522258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Why I’m rare:</w:t>
                      </w:r>
                      <w:r w:rsidRPr="008F4A33">
                        <w:rPr>
                          <w:rFonts w:ascii="Arial" w:hAnsi="Arial" w:cs="Arial"/>
                          <w:color w:val="926306"/>
                          <w:sz w:val="30"/>
                        </w:rPr>
                        <w:t xml:space="preserve"> </w:t>
                      </w:r>
                      <w:r w:rsidR="004649F4" w:rsidRPr="004649F4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have probably always been rare. I live in these areas because they have an unusual soil type that I can deal with better than other plants.</w:t>
                      </w:r>
                    </w:p>
                    <w:p w14:paraId="5A0A1A34" w14:textId="77777777" w:rsidR="004649F4" w:rsidRDefault="00522258" w:rsidP="00522258">
                      <w:pPr>
                        <w:spacing w:after="240" w:line="240" w:lineRule="auto"/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My story: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4649F4" w:rsidRPr="004649F4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I am one of the few </w:t>
                      </w:r>
                      <w:proofErr w:type="spellStart"/>
                      <w:r w:rsidR="004649F4" w:rsidRPr="004649F4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manzanitas</w:t>
                      </w:r>
                      <w:proofErr w:type="spellEnd"/>
                      <w:r w:rsidR="004649F4" w:rsidRPr="004649F4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with upright dormant flower clusters. I only come back from seeds after fires burn through my chaparral home. My common name </w:t>
                      </w:r>
                      <w:proofErr w:type="spellStart"/>
                      <w:r w:rsidR="004649F4" w:rsidRPr="004649F4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manzanita</w:t>
                      </w:r>
                      <w:proofErr w:type="spellEnd"/>
                      <w:r w:rsidR="004649F4" w:rsidRPr="004649F4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comes from the Spanish word meaning ‘little apple’ because my fruits look like little apples (although I am not related to apples).</w:t>
                      </w:r>
                    </w:p>
                    <w:p w14:paraId="509C1AED" w14:textId="77777777" w:rsidR="00522258" w:rsidRPr="006C09D0" w:rsidRDefault="00522258" w:rsidP="00522258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How you can help: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4649F4" w:rsidRPr="004649F4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Support organizations that conserve and preserve native flora by donating, becoming a member, or volunteering.</w:t>
                      </w:r>
                    </w:p>
                    <w:p w14:paraId="0FC1CE5E" w14:textId="77777777" w:rsidR="00484584" w:rsidRPr="006C09D0" w:rsidRDefault="004649F4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522258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6CFCF51" wp14:editId="4D5140E6">
                <wp:simplePos x="0" y="0"/>
                <wp:positionH relativeFrom="column">
                  <wp:posOffset>4514850</wp:posOffset>
                </wp:positionH>
                <wp:positionV relativeFrom="paragraph">
                  <wp:posOffset>6381750</wp:posOffset>
                </wp:positionV>
                <wp:extent cx="210185" cy="248285"/>
                <wp:effectExtent l="0" t="0" r="0" b="5715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0185" cy="248285"/>
                        </a:xfrm>
                        <a:prstGeom prst="star5">
                          <a:avLst/>
                        </a:prstGeom>
                        <a:solidFill>
                          <a:srgbClr val="926306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355.5pt;margin-top:502.5pt;width:16.55pt;height:19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185,24828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" path="m0,94836l80284,94837,105093,,129901,94837,210185,94836,145234,153448,170043,248284,105093,189672,40142,248284,64951,153448,,94836xe" fillcolor="#926306" stroked="f" strokeweight=".25pt">
                <v:path arrowok="t" o:connecttype="custom" o:connectlocs="0,94836;80284,94837;105093,0;129901,94837;210185,94836;145234,153448;170043,248284;105093,189672;40142,248284;64951,153448;0,94836" o:connectangles="0,0,0,0,0,0,0,0,0,0,0"/>
              </v:shape>
            </w:pict>
          </mc:Fallback>
        </mc:AlternateContent>
      </w:r>
      <w:r w:rsidR="006574F7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413395AA" wp14:editId="730179FD">
                <wp:simplePos x="0" y="0"/>
                <wp:positionH relativeFrom="page">
                  <wp:posOffset>427990</wp:posOffset>
                </wp:positionH>
                <wp:positionV relativeFrom="page">
                  <wp:posOffset>396875</wp:posOffset>
                </wp:positionV>
                <wp:extent cx="9058910" cy="1342390"/>
                <wp:effectExtent l="0" t="0" r="8890" b="1016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10" cy="134239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C2B8D7A" w14:textId="77777777" w:rsidR="00522258" w:rsidRPr="00522258" w:rsidRDefault="004649F4" w:rsidP="00522258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Otay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manzanita</w:t>
                            </w:r>
                            <w:proofErr w:type="spellEnd"/>
                          </w:p>
                          <w:p w14:paraId="7DDF4760" w14:textId="77777777" w:rsidR="00484584" w:rsidRPr="008F4A33" w:rsidRDefault="004649F4" w:rsidP="00522258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</w:rPr>
                            </w:pPr>
                            <w:proofErr w:type="spellStart"/>
                            <w:r w:rsidRPr="004649F4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Arctostaphylos</w:t>
                            </w:r>
                            <w:proofErr w:type="spellEnd"/>
                            <w:r w:rsidRPr="004649F4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 w:rsidRPr="004649F4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otayensis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7" style="position:absolute;margin-left:33.7pt;margin-top:31.25pt;width:713.3pt;height:105.7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" filled="f" stroked="f" strokeweight="1pt">
                <v:shadow opacity="49150f"/>
                <v:path arrowok="t"/>
                <v:textbox inset="0,0,0,0">
                  <w:txbxContent>
                    <w:p w14:paraId="0C2B8D7A" w14:textId="77777777" w:rsidR="00522258" w:rsidRPr="00522258" w:rsidRDefault="004649F4" w:rsidP="00522258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  <w:sz w:val="108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926306"/>
                          <w:sz w:val="108"/>
                        </w:rPr>
                        <w:t>Otay</w:t>
                      </w:r>
                      <w:proofErr w:type="spellEnd"/>
                      <w:r>
                        <w:rPr>
                          <w:rFonts w:ascii="Arial" w:hAnsi="Arial" w:cs="Arial"/>
                          <w:color w:val="926306"/>
                          <w:sz w:val="10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926306"/>
                          <w:sz w:val="108"/>
                        </w:rPr>
                        <w:t>manzanita</w:t>
                      </w:r>
                      <w:proofErr w:type="spellEnd"/>
                    </w:p>
                    <w:p w14:paraId="7DDF4760" w14:textId="77777777" w:rsidR="00484584" w:rsidRPr="008F4A33" w:rsidRDefault="004649F4" w:rsidP="00522258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</w:rPr>
                      </w:pPr>
                      <w:proofErr w:type="spellStart"/>
                      <w:r w:rsidRPr="004649F4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Arctostaphylos</w:t>
                      </w:r>
                      <w:proofErr w:type="spellEnd"/>
                      <w:r w:rsidRPr="004649F4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 </w:t>
                      </w:r>
                      <w:proofErr w:type="spellStart"/>
                      <w:r w:rsidRPr="004649F4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otayensis</w:t>
                      </w:r>
                      <w:proofErr w:type="spellEnd"/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6C09D0">
        <w:rPr>
          <w:noProof/>
        </w:rPr>
        <mc:AlternateContent>
          <mc:Choice Requires="wps">
            <w:drawing>
              <wp:anchor distT="0" distB="0" distL="114300" distR="114300" simplePos="0" relativeHeight="251667455" behindDoc="0" locked="0" layoutInCell="1" allowOverlap="1" wp14:anchorId="1AB1D9F2" wp14:editId="21EEFA37">
                <wp:simplePos x="0" y="0"/>
                <wp:positionH relativeFrom="column">
                  <wp:posOffset>4128135</wp:posOffset>
                </wp:positionH>
                <wp:positionV relativeFrom="paragraph">
                  <wp:posOffset>5425440</wp:posOffset>
                </wp:positionV>
                <wp:extent cx="3078480" cy="1784985"/>
                <wp:effectExtent l="0" t="0" r="7620" b="571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8480" cy="178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87A3215" w14:textId="77777777" w:rsidR="007667D9" w:rsidRDefault="007667D9" w:rsidP="007667D9">
                            <w:pPr>
                              <w:jc w:val="center"/>
                            </w:pPr>
                            <w:bookmarkStart w:id="0" w:name="_GoBack"/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44F07E" wp14:editId="3FCAD103">
                                  <wp:extent cx="2743200" cy="1618488"/>
                                  <wp:effectExtent l="0" t="0" r="0" b="1270"/>
                                  <wp:docPr id="2" name="Picture 0" descr="US states map - blank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0" descr="US states map - blank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378" t="1042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43200" cy="16184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bookmarkEnd w:id="0"/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8" type="#_x0000_t202" style="position:absolute;margin-left:325.05pt;margin-top:427.2pt;width:242.4pt;height:140.55pt;z-index:2516674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" filled="f" fillcolor="#9bc1ff" stroked="f" strokecolor="#4a7ebb">
                <v:fill color2="#3f80cd" rotate="t" focus="100%" type="gradient">
                  <o:fill v:ext="view" type="gradientUnscaled"/>
                </v:fill>
                <v:shadow opacity="22936f" origin=",.5" offset="0,23000emu"/>
                <v:textbox inset="0,0,0,0">
                  <w:txbxContent>
                    <w:p w14:paraId="287A3215" w14:textId="77777777" w:rsidR="007667D9" w:rsidRDefault="007667D9" w:rsidP="007667D9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044F07E" wp14:editId="3FCAD103">
                            <wp:extent cx="2743200" cy="1618488"/>
                            <wp:effectExtent l="0" t="0" r="0" b="1270"/>
                            <wp:docPr id="15" name="Picture 0" descr="US states map - blank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0" descr="US states map - blank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378" t="1042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43200" cy="16184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E666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BE358ED" wp14:editId="2E264E93">
                <wp:simplePos x="0" y="0"/>
                <wp:positionH relativeFrom="column">
                  <wp:posOffset>5581650</wp:posOffset>
                </wp:positionH>
                <wp:positionV relativeFrom="paragraph">
                  <wp:posOffset>7082358</wp:posOffset>
                </wp:positionV>
                <wp:extent cx="3853815" cy="276225"/>
                <wp:effectExtent l="0" t="0" r="0" b="9525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381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ACD469" w14:textId="52B356B5" w:rsidR="008139B2" w:rsidRPr="009C2428" w:rsidRDefault="00280F3F" w:rsidP="008139B2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926306"/>
                                <w:sz w:val="18"/>
                                <w:szCs w:val="16"/>
                              </w:rPr>
                            </w:pPr>
                            <w:r w:rsidRPr="009C2428">
                              <w:rPr>
                                <w:rFonts w:ascii="Arial" w:hAnsi="Arial" w:cs="Arial"/>
                                <w:b/>
                                <w:color w:val="926306"/>
                                <w:sz w:val="18"/>
                                <w:szCs w:val="16"/>
                              </w:rPr>
                              <w:t xml:space="preserve">PHOTO BY: </w:t>
                            </w:r>
                            <w:r w:rsidR="00ED060E">
                              <w:rPr>
                                <w:rFonts w:ascii="Arial" w:hAnsi="Arial" w:cs="Arial"/>
                                <w:b/>
                                <w:color w:val="926306"/>
                                <w:sz w:val="18"/>
                                <w:szCs w:val="16"/>
                              </w:rPr>
                              <w:t>RANCHO SANTA ANA BOTANIC GARDEN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2" o:spid="_x0000_s1029" type="#_x0000_t202" style="position:absolute;margin-left:439.5pt;margin-top:557.65pt;width:303.4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14:paraId="19ACD469" w14:textId="52B356B5" w:rsidR="008139B2" w:rsidRPr="009C2428" w:rsidRDefault="00280F3F" w:rsidP="008139B2">
                      <w:pPr>
                        <w:jc w:val="right"/>
                        <w:rPr>
                          <w:rFonts w:ascii="Arial" w:hAnsi="Arial" w:cs="Arial"/>
                          <w:b/>
                          <w:color w:val="926306"/>
                          <w:sz w:val="18"/>
                          <w:szCs w:val="16"/>
                        </w:rPr>
                      </w:pPr>
                      <w:r w:rsidRPr="009C2428">
                        <w:rPr>
                          <w:rFonts w:ascii="Arial" w:hAnsi="Arial" w:cs="Arial"/>
                          <w:b/>
                          <w:color w:val="926306"/>
                          <w:sz w:val="18"/>
                          <w:szCs w:val="16"/>
                        </w:rPr>
                        <w:t xml:space="preserve">PHOTO BY: </w:t>
                      </w:r>
                      <w:r w:rsidR="00ED060E">
                        <w:rPr>
                          <w:rFonts w:ascii="Arial" w:hAnsi="Arial" w:cs="Arial"/>
                          <w:b/>
                          <w:color w:val="926306"/>
                          <w:sz w:val="18"/>
                          <w:szCs w:val="16"/>
                        </w:rPr>
                        <w:t>RANCHO SANTA ANA BOTANIC GARDEN</w:t>
                      </w:r>
                    </w:p>
                  </w:txbxContent>
                </v:textbox>
              </v:shape>
            </w:pict>
          </mc:Fallback>
        </mc:AlternateContent>
      </w:r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0" wp14:anchorId="63AEB464" wp14:editId="404B54EB">
                <wp:simplePos x="0" y="0"/>
                <wp:positionH relativeFrom="column">
                  <wp:posOffset>828878</wp:posOffset>
                </wp:positionH>
                <wp:positionV relativeFrom="paragraph">
                  <wp:posOffset>2302510</wp:posOffset>
                </wp:positionV>
                <wp:extent cx="3073400" cy="3073400"/>
                <wp:effectExtent l="0" t="0" r="0" b="25400"/>
                <wp:wrapNone/>
                <wp:docPr id="1" name="Oval 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alt="Description: brighamia insignis in bloom 2" style="position:absolute;margin-left:65.25pt;margin-top:181.3pt;width:242pt;height:24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" o:allowoverlap="f" stroked="f">
                <v:fill r:id="rId11" o:title="brighamia insignis in bloom 2" rotate="t" type="frame"/>
                <v:shadow on="t" color="gray" opacity="22936f" mv:blur="0" origin=",.5" offset="0,23000emu"/>
              </v:oval>
            </w:pict>
          </mc:Fallback>
        </mc:AlternateContent>
      </w:r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058720" wp14:editId="601DA29A">
                <wp:simplePos x="0" y="0"/>
                <wp:positionH relativeFrom="column">
                  <wp:posOffset>7465060</wp:posOffset>
                </wp:positionH>
                <wp:positionV relativeFrom="paragraph">
                  <wp:posOffset>6096822</wp:posOffset>
                </wp:positionV>
                <wp:extent cx="1146810" cy="866775"/>
                <wp:effectExtent l="0" t="0" r="0" b="9525"/>
                <wp:wrapNone/>
                <wp:docPr id="1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3CE509C" w14:textId="77777777"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Your</w:t>
                            </w:r>
                          </w:p>
                          <w:p w14:paraId="6CF73707" w14:textId="77777777"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Logo</w:t>
                            </w:r>
                          </w:p>
                          <w:p w14:paraId="6306F6E2" w14:textId="77777777"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30" type="#_x0000_t202" style="position:absolute;margin-left:587.8pt;margin-top:480.05pt;width:90.3pt;height:6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" filled="f" fillcolor="#9bc1ff" stroked="f" strokecolor="#4a7ebb">
                <v:fill color2="#3f80cd" rotate="t" focus="100%" type="gradient">
                  <o:fill v:ext="view" type="gradientUnscaled"/>
                </v:fill>
                <v:shadow opacity="22936f" origin=",.5" offset="0,23000emu"/>
                <v:textbox>
                  <w:txbxContent>
                    <w:p w14:paraId="13CE509C" w14:textId="77777777"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Your</w:t>
                      </w:r>
                    </w:p>
                    <w:p w14:paraId="6CF73707" w14:textId="77777777"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Logo</w:t>
                      </w:r>
                    </w:p>
                    <w:p w14:paraId="6306F6E2" w14:textId="77777777"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="005508CF">
        <w:rPr>
          <w:noProof/>
        </w:rPr>
        <w:drawing>
          <wp:anchor distT="0" distB="0" distL="114300" distR="114300" simplePos="0" relativeHeight="251655168" behindDoc="1" locked="0" layoutInCell="1" allowOverlap="1" wp14:anchorId="6BF3CED3" wp14:editId="03526F8A">
            <wp:simplePos x="0" y="0"/>
            <wp:positionH relativeFrom="page">
              <wp:posOffset>-17780</wp:posOffset>
            </wp:positionH>
            <wp:positionV relativeFrom="page">
              <wp:posOffset>39370</wp:posOffset>
            </wp:positionV>
            <wp:extent cx="10094976" cy="7799832"/>
            <wp:effectExtent l="0" t="0" r="1905" b="0"/>
            <wp:wrapThrough wrapText="bothSides">
              <wp:wrapPolygon edited="0">
                <wp:start x="0" y="0"/>
                <wp:lineTo x="0" y="21524"/>
                <wp:lineTo x="21563" y="21524"/>
                <wp:lineTo x="21563" y="0"/>
                <wp:lineTo x="0" y="0"/>
              </wp:wrapPolygon>
            </wp:wrapThrough>
            <wp:docPr id="1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4976" cy="7799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84584" w:rsidSect="007667D9">
      <w:pgSz w:w="15840" w:h="12240" w:orient="landscape" w:code="1"/>
      <w:pgMar w:top="360" w:right="360" w:bottom="360" w:left="360" w:header="144" w:footer="14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A8F49D" w14:textId="77777777" w:rsidR="00C04F18" w:rsidRDefault="00C04F18" w:rsidP="00484584">
      <w:pPr>
        <w:spacing w:line="240" w:lineRule="auto"/>
      </w:pPr>
      <w:r>
        <w:separator/>
      </w:r>
    </w:p>
  </w:endnote>
  <w:endnote w:type="continuationSeparator" w:id="0">
    <w:p w14:paraId="5A854D29" w14:textId="77777777" w:rsidR="00C04F18" w:rsidRDefault="00C04F18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C8DB06B" w14:textId="77777777" w:rsidR="00C04F18" w:rsidRDefault="00C04F18" w:rsidP="00484584">
      <w:pPr>
        <w:spacing w:line="240" w:lineRule="auto"/>
      </w:pPr>
      <w:r>
        <w:separator/>
      </w:r>
    </w:p>
  </w:footnote>
  <w:footnote w:type="continuationSeparator" w:id="0">
    <w:p w14:paraId="7C6B7479" w14:textId="77777777" w:rsidR="00C04F18" w:rsidRDefault="00C04F18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oNotDisplayPageBoundaries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B23C1"/>
    <w:rsid w:val="0019079D"/>
    <w:rsid w:val="001E2BF5"/>
    <w:rsid w:val="00280F3F"/>
    <w:rsid w:val="002B2895"/>
    <w:rsid w:val="003D0E28"/>
    <w:rsid w:val="004128DE"/>
    <w:rsid w:val="00423FAA"/>
    <w:rsid w:val="00430DDE"/>
    <w:rsid w:val="00436750"/>
    <w:rsid w:val="004649F4"/>
    <w:rsid w:val="004A3D2D"/>
    <w:rsid w:val="004B43D3"/>
    <w:rsid w:val="004D7A7A"/>
    <w:rsid w:val="004E6666"/>
    <w:rsid w:val="00522258"/>
    <w:rsid w:val="005508CF"/>
    <w:rsid w:val="005E5E65"/>
    <w:rsid w:val="006574F7"/>
    <w:rsid w:val="006A4336"/>
    <w:rsid w:val="006C09D0"/>
    <w:rsid w:val="006F2393"/>
    <w:rsid w:val="007370AB"/>
    <w:rsid w:val="007667D9"/>
    <w:rsid w:val="008139B2"/>
    <w:rsid w:val="00830FB6"/>
    <w:rsid w:val="00887099"/>
    <w:rsid w:val="008A498E"/>
    <w:rsid w:val="008F4A33"/>
    <w:rsid w:val="00917E77"/>
    <w:rsid w:val="00981BB0"/>
    <w:rsid w:val="009C2428"/>
    <w:rsid w:val="00B1510F"/>
    <w:rsid w:val="00B62568"/>
    <w:rsid w:val="00BB71E5"/>
    <w:rsid w:val="00C04F18"/>
    <w:rsid w:val="00C16330"/>
    <w:rsid w:val="00C17EEF"/>
    <w:rsid w:val="00C5629F"/>
    <w:rsid w:val="00CB3F77"/>
    <w:rsid w:val="00CE31BC"/>
    <w:rsid w:val="00D25D0B"/>
    <w:rsid w:val="00D36D2C"/>
    <w:rsid w:val="00D457E2"/>
    <w:rsid w:val="00D65DA6"/>
    <w:rsid w:val="00DF28AF"/>
    <w:rsid w:val="00EA0D8B"/>
    <w:rsid w:val="00ED060E"/>
    <w:rsid w:val="00F07930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  <o:shapelayout v:ext="edit">
      <o:idmap v:ext="edit" data="1"/>
    </o:shapelayout>
  </w:shapeDefaults>
  <w:doNotEmbedSmartTags/>
  <w:decimalSymbol w:val="."/>
  <w:listSeparator w:val=","/>
  <w14:docId w14:val="2B989CF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3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10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6A1F7A-F5C7-FB49-8EB7-CD0CD3F8A8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0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3</cp:revision>
  <cp:lastPrinted>2013-06-20T19:51:00Z</cp:lastPrinted>
  <dcterms:created xsi:type="dcterms:W3CDTF">2013-06-24T16:27:00Z</dcterms:created>
  <dcterms:modified xsi:type="dcterms:W3CDTF">2013-06-24T21:43:00Z</dcterms:modified>
</cp:coreProperties>
</file>